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D96" w:rsidRDefault="002C71B4" w:rsidP="00926D96">
      <w:pPr>
        <w:pStyle w:val="CoverAuthor"/>
        <w:rPr>
          <w:rFonts w:ascii="Cambria" w:hAnsi="Cambr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174625</wp:posOffset>
                </wp:positionH>
                <wp:positionV relativeFrom="paragraph">
                  <wp:posOffset>372110</wp:posOffset>
                </wp:positionV>
                <wp:extent cx="9749155" cy="2921000"/>
                <wp:effectExtent l="0" t="0" r="0" b="0"/>
                <wp:wrapSquare wrapText="bothSides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749155" cy="292100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0F7AF1" w:rsidRDefault="000F7AF1" w:rsidP="00F16320">
                            <w:pPr>
                              <w:pStyle w:val="CoverTitle"/>
                              <w:ind w:firstLine="0"/>
                              <w:jc w:val="center"/>
                              <w:rPr>
                                <w:rFonts w:ascii="Cambria" w:hAnsi="Cambria"/>
                              </w:rPr>
                            </w:pPr>
                            <w:r>
                              <w:rPr>
                                <w:rFonts w:ascii="Cambria" w:hAnsi="Cambria"/>
                              </w:rPr>
                              <w:t>Simple XML Master</w:t>
                            </w:r>
                          </w:p>
                          <w:p w:rsidR="000F7AF1" w:rsidRDefault="000F7AF1" w:rsidP="00926D96">
                            <w:pPr>
                              <w:pStyle w:val="CoverSubtitle"/>
                              <w:rPr>
                                <w:rFonts w:ascii="Cambria" w:hAnsi="Cambria"/>
                              </w:rPr>
                            </w:pPr>
                          </w:p>
                          <w:p w:rsidR="000F7AF1" w:rsidRDefault="000F7AF1" w:rsidP="00926D96">
                            <w:pPr>
                              <w:pStyle w:val="CoverAuthor"/>
                              <w:rPr>
                                <w:rFonts w:ascii="Cambria" w:hAnsi="Cambria"/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13.75pt;margin-top:29.3pt;width:767.65pt;height:230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" filled="f" stroked="f">
                <v:textbox inset="0,0,0,0">
                  <w:txbxContent>
                    <w:p w:rsidR="000F7AF1" w:rsidRDefault="000F7AF1" w:rsidP="00F16320">
                      <w:pPr>
                        <w:pStyle w:val="CoverTitle"/>
                        <w:ind w:firstLine="0"/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ascii="Cambria" w:hAnsi="Cambria"/>
                        </w:rPr>
                        <w:t>Simple XML Master</w:t>
                      </w:r>
                    </w:p>
                    <w:p w:rsidR="000F7AF1" w:rsidRDefault="000F7AF1" w:rsidP="00926D96">
                      <w:pPr>
                        <w:pStyle w:val="CoverSubtitle"/>
                        <w:rPr>
                          <w:rFonts w:ascii="Cambria" w:hAnsi="Cambria"/>
                        </w:rPr>
                      </w:pPr>
                    </w:p>
                    <w:p w:rsidR="000F7AF1" w:rsidRDefault="000F7AF1" w:rsidP="00926D96">
                      <w:pPr>
                        <w:pStyle w:val="CoverAutho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26D96" w:rsidRDefault="00926D96" w:rsidP="00926D96">
      <w:pPr>
        <w:pStyle w:val="CoverAuthor"/>
        <w:rPr>
          <w:rFonts w:ascii="Cambria" w:hAnsi="Cambria"/>
        </w:rPr>
      </w:pPr>
    </w:p>
    <w:p w:rsidR="00926D96" w:rsidRDefault="00926D96" w:rsidP="00926D96">
      <w:pPr>
        <w:pStyle w:val="CoverAuthor"/>
        <w:rPr>
          <w:rFonts w:ascii="Cambria" w:hAnsi="Cambria"/>
        </w:rPr>
      </w:pPr>
    </w:p>
    <w:p w:rsidR="00926D96" w:rsidRDefault="00926D96" w:rsidP="00926D96">
      <w:pPr>
        <w:pStyle w:val="Status"/>
        <w:ind w:firstLine="0"/>
        <w:rPr>
          <w:rStyle w:val="DFN"/>
        </w:rPr>
      </w:pPr>
    </w:p>
    <w:p w:rsidR="00F16320" w:rsidRDefault="00F16320" w:rsidP="00926D96">
      <w:pPr>
        <w:pStyle w:val="Status"/>
        <w:rPr>
          <w:rFonts w:ascii="Cambria" w:hAnsi="Cambria"/>
        </w:rPr>
      </w:pPr>
    </w:p>
    <w:p w:rsidR="00F16320" w:rsidRDefault="00F16320" w:rsidP="00926D96">
      <w:pPr>
        <w:pStyle w:val="Status"/>
        <w:rPr>
          <w:rFonts w:ascii="Cambria" w:hAnsi="Cambria"/>
        </w:rPr>
      </w:pPr>
    </w:p>
    <w:p w:rsidR="00F16320" w:rsidRPr="004B0E32" w:rsidRDefault="00F16320" w:rsidP="00F16320">
      <w:pPr>
        <w:pStyle w:val="Status"/>
        <w:rPr>
          <w:rFonts w:cs="Arial"/>
        </w:rPr>
      </w:pPr>
      <w:r w:rsidRPr="004B0E32">
        <w:rPr>
          <w:rStyle w:val="DFN"/>
          <w:rFonts w:cs="Arial"/>
        </w:rPr>
        <w:t>Date created:</w:t>
      </w:r>
      <w:r w:rsidRPr="004B0E32">
        <w:rPr>
          <w:rStyle w:val="DFN"/>
          <w:rFonts w:cs="Arial"/>
        </w:rPr>
        <w:tab/>
      </w:r>
      <w:r>
        <w:rPr>
          <w:rStyle w:val="DFN"/>
          <w:rFonts w:cs="Arial"/>
        </w:rPr>
        <w:t>2</w:t>
      </w:r>
      <w:r w:rsidR="000D01BE">
        <w:rPr>
          <w:rStyle w:val="DFN"/>
          <w:rFonts w:cs="Arial"/>
        </w:rPr>
        <w:t>6</w:t>
      </w:r>
      <w:r w:rsidRPr="004B0E32">
        <w:rPr>
          <w:rStyle w:val="DFN"/>
          <w:rFonts w:cs="Arial"/>
        </w:rPr>
        <w:t>.0</w:t>
      </w:r>
      <w:r>
        <w:rPr>
          <w:rStyle w:val="DFN"/>
          <w:rFonts w:cs="Arial"/>
        </w:rPr>
        <w:t>6</w:t>
      </w:r>
      <w:r w:rsidRPr="004B0E32">
        <w:rPr>
          <w:rStyle w:val="DFN"/>
          <w:rFonts w:cs="Arial"/>
        </w:rPr>
        <w:t>.2015</w:t>
      </w:r>
    </w:p>
    <w:p w:rsidR="00F16320" w:rsidRPr="004B0E32" w:rsidRDefault="00F16320" w:rsidP="00F16320">
      <w:pPr>
        <w:pStyle w:val="Status"/>
        <w:rPr>
          <w:rFonts w:cs="Arial"/>
        </w:rPr>
      </w:pPr>
      <w:r w:rsidRPr="004B0E32">
        <w:rPr>
          <w:rStyle w:val="DFN"/>
          <w:rFonts w:cs="Arial"/>
        </w:rPr>
        <w:t>Date last updated:</w:t>
      </w:r>
      <w:r w:rsidRPr="004B0E32">
        <w:rPr>
          <w:rStyle w:val="DFN"/>
          <w:rFonts w:cs="Arial"/>
        </w:rPr>
        <w:tab/>
      </w:r>
      <w:r w:rsidR="003E1BBB">
        <w:rPr>
          <w:rStyle w:val="DFN"/>
          <w:rFonts w:cs="Arial"/>
        </w:rPr>
        <w:t>2</w:t>
      </w:r>
      <w:r w:rsidR="00646B77">
        <w:rPr>
          <w:rStyle w:val="DFN"/>
          <w:rFonts w:cs="Arial"/>
        </w:rPr>
        <w:t>8</w:t>
      </w:r>
      <w:r w:rsidR="00AC4CB1">
        <w:rPr>
          <w:rStyle w:val="DFN"/>
          <w:rFonts w:cs="Arial"/>
        </w:rPr>
        <w:t>.0</w:t>
      </w:r>
      <w:r w:rsidR="00646B77">
        <w:rPr>
          <w:rStyle w:val="DFN"/>
          <w:rFonts w:cs="Arial"/>
        </w:rPr>
        <w:t>8</w:t>
      </w:r>
      <w:r w:rsidR="00AC4CB1">
        <w:rPr>
          <w:rStyle w:val="DFN"/>
          <w:rFonts w:cs="Arial"/>
        </w:rPr>
        <w:t>.201</w:t>
      </w:r>
      <w:r w:rsidR="001B060A">
        <w:rPr>
          <w:rStyle w:val="DFN"/>
          <w:rFonts w:cs="Arial"/>
        </w:rPr>
        <w:t>7</w:t>
      </w:r>
    </w:p>
    <w:p w:rsidR="00F16320" w:rsidRPr="004B0E32" w:rsidRDefault="00F16320" w:rsidP="00F16320">
      <w:pPr>
        <w:pStyle w:val="Status"/>
        <w:rPr>
          <w:rFonts w:cs="Arial"/>
        </w:rPr>
      </w:pPr>
      <w:r w:rsidRPr="004B0E32">
        <w:rPr>
          <w:rStyle w:val="DFN"/>
          <w:rFonts w:cs="Arial"/>
        </w:rPr>
        <w:t>Version:</w:t>
      </w:r>
      <w:r w:rsidRPr="004B0E32">
        <w:rPr>
          <w:rFonts w:cs="Arial"/>
        </w:rPr>
        <w:tab/>
        <w:t>0.</w:t>
      </w:r>
      <w:r w:rsidR="001B060A">
        <w:rPr>
          <w:rFonts w:cs="Arial"/>
        </w:rPr>
        <w:t>4</w:t>
      </w:r>
    </w:p>
    <w:p w:rsidR="00F16320" w:rsidRPr="004B0E32" w:rsidRDefault="00F16320" w:rsidP="00F16320">
      <w:pPr>
        <w:pStyle w:val="Status"/>
        <w:rPr>
          <w:rFonts w:cs="Arial"/>
        </w:rPr>
      </w:pPr>
      <w:r w:rsidRPr="004B0E32">
        <w:rPr>
          <w:rStyle w:val="DFN"/>
          <w:rFonts w:cs="Arial"/>
        </w:rPr>
        <w:t>Status:</w:t>
      </w:r>
      <w:r w:rsidRPr="004B0E32">
        <w:rPr>
          <w:rFonts w:cs="Arial"/>
        </w:rPr>
        <w:tab/>
        <w:t>Draft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en-GB" w:eastAsia="en-US"/>
        </w:rPr>
        <w:id w:val="1061911327"/>
        <w:docPartObj>
          <w:docPartGallery w:val="Table of Contents"/>
          <w:docPartUnique/>
        </w:docPartObj>
      </w:sdtPr>
      <w:sdtEndPr/>
      <w:sdtContent>
        <w:p w:rsidR="009247E8" w:rsidRPr="00BD73D8" w:rsidRDefault="009247E8">
          <w:pPr>
            <w:pStyle w:val="TOCHeading"/>
            <w:rPr>
              <w:rFonts w:ascii="Arial" w:hAnsi="Arial" w:cs="Arial"/>
              <w:color w:val="000000" w:themeColor="text1"/>
            </w:rPr>
          </w:pPr>
          <w:r w:rsidRPr="00BD73D8">
            <w:rPr>
              <w:rFonts w:ascii="Arial" w:hAnsi="Arial" w:cs="Arial"/>
              <w:color w:val="000000" w:themeColor="text1"/>
            </w:rPr>
            <w:t>Table of Contents</w:t>
          </w:r>
        </w:p>
        <w:p w:rsidR="006969AD" w:rsidRPr="00BD73D8" w:rsidRDefault="006969AD" w:rsidP="006969AD">
          <w:pPr>
            <w:rPr>
              <w:lang w:val="en-US" w:eastAsia="ja-JP"/>
            </w:rPr>
          </w:pPr>
        </w:p>
        <w:p w:rsidR="009247E8" w:rsidRPr="00BD73D8" w:rsidRDefault="006969AD" w:rsidP="006969AD">
          <w:pPr>
            <w:pStyle w:val="TOC2"/>
            <w:numPr>
              <w:ilvl w:val="0"/>
              <w:numId w:val="42"/>
            </w:numPr>
          </w:pPr>
          <w:r w:rsidRPr="00BD73D8">
            <w:t>Overview</w:t>
          </w:r>
          <w:r w:rsidR="009247E8" w:rsidRPr="00BD73D8">
            <w:ptab w:relativeTo="margin" w:alignment="right" w:leader="dot"/>
          </w:r>
          <w:r w:rsidRPr="00BD73D8">
            <w:t>3</w:t>
          </w:r>
        </w:p>
        <w:p w:rsidR="006969AD" w:rsidRPr="00BD73D8" w:rsidRDefault="006969AD" w:rsidP="006969AD">
          <w:pPr>
            <w:pStyle w:val="TOC2"/>
            <w:numPr>
              <w:ilvl w:val="0"/>
              <w:numId w:val="42"/>
            </w:numPr>
          </w:pPr>
          <w:r w:rsidRPr="00BD73D8">
            <w:t xml:space="preserve">Structure </w:t>
          </w:r>
          <w:r w:rsidR="000D01BE">
            <w:t>of the Simple</w:t>
          </w:r>
          <w:r w:rsidR="00127CA6">
            <w:t xml:space="preserve"> xml</w:t>
          </w:r>
          <w:r w:rsidRPr="00BD73D8">
            <w:ptab w:relativeTo="margin" w:alignment="right" w:leader="dot"/>
          </w:r>
          <w:r w:rsidRPr="00BD73D8">
            <w:t>3</w:t>
          </w:r>
        </w:p>
        <w:p w:rsidR="009247E8" w:rsidRPr="004B0E32" w:rsidRDefault="006969AD" w:rsidP="00E912B8">
          <w:pPr>
            <w:pStyle w:val="TOC3"/>
            <w:rPr>
              <w:rFonts w:ascii="Arial" w:hAnsi="Arial" w:cs="Arial"/>
              <w:i w:val="0"/>
              <w:color w:val="000000" w:themeColor="text1"/>
            </w:rPr>
          </w:pPr>
          <w:r w:rsidRPr="004B0E32">
            <w:rPr>
              <w:rFonts w:ascii="Arial" w:hAnsi="Arial" w:cs="Arial"/>
              <w:i w:val="0"/>
              <w:color w:val="000000" w:themeColor="text1"/>
            </w:rPr>
            <w:t>2.1.</w:t>
          </w:r>
          <w:r w:rsidRPr="004B0E32">
            <w:rPr>
              <w:rFonts w:ascii="Arial" w:hAnsi="Arial" w:cs="Arial"/>
              <w:i w:val="0"/>
            </w:rPr>
            <w:t xml:space="preserve"> Invoice </w:t>
          </w:r>
          <w:r w:rsidR="009247E8" w:rsidRPr="004B0E32">
            <w:rPr>
              <w:rFonts w:ascii="Arial" w:hAnsi="Arial" w:cs="Arial"/>
              <w:i w:val="0"/>
              <w:color w:val="000000" w:themeColor="text1"/>
            </w:rPr>
            <w:ptab w:relativeTo="margin" w:alignment="right" w:leader="dot"/>
          </w:r>
          <w:r w:rsidR="00606384">
            <w:rPr>
              <w:rFonts w:ascii="Arial" w:hAnsi="Arial" w:cs="Arial"/>
              <w:i w:val="0"/>
              <w:color w:val="000000" w:themeColor="text1"/>
            </w:rPr>
            <w:t>4</w:t>
          </w:r>
        </w:p>
        <w:p w:rsidR="006969AD" w:rsidRPr="004B0E32" w:rsidRDefault="006969AD" w:rsidP="00E912B8">
          <w:pPr>
            <w:pStyle w:val="TOC3"/>
            <w:rPr>
              <w:rFonts w:ascii="Arial" w:hAnsi="Arial" w:cs="Arial"/>
              <w:i w:val="0"/>
              <w:color w:val="000000" w:themeColor="text1"/>
            </w:rPr>
          </w:pPr>
          <w:r w:rsidRPr="004B0E32">
            <w:rPr>
              <w:rFonts w:ascii="Arial" w:hAnsi="Arial" w:cs="Arial"/>
              <w:i w:val="0"/>
              <w:color w:val="000000" w:themeColor="text1"/>
            </w:rPr>
            <w:t>2.2.</w:t>
          </w:r>
          <w:r w:rsidR="00127CA6">
            <w:rPr>
              <w:rFonts w:ascii="Arial" w:hAnsi="Arial" w:cs="Arial"/>
              <w:i w:val="0"/>
            </w:rPr>
            <w:t>Levels</w:t>
          </w:r>
          <w:r w:rsidRPr="004B0E32">
            <w:rPr>
              <w:rFonts w:ascii="Arial" w:hAnsi="Arial" w:cs="Arial"/>
              <w:i w:val="0"/>
              <w:color w:val="000000" w:themeColor="text1"/>
            </w:rPr>
            <w:ptab w:relativeTo="margin" w:alignment="right" w:leader="dot"/>
          </w:r>
          <w:r w:rsidR="00606384">
            <w:rPr>
              <w:rFonts w:ascii="Arial" w:hAnsi="Arial" w:cs="Arial"/>
              <w:i w:val="0"/>
              <w:color w:val="000000" w:themeColor="text1"/>
            </w:rPr>
            <w:t>4</w:t>
          </w:r>
        </w:p>
        <w:p w:rsidR="006969AD" w:rsidRPr="004B0E32" w:rsidRDefault="006969AD" w:rsidP="00E912B8">
          <w:pPr>
            <w:pStyle w:val="TOC3"/>
            <w:rPr>
              <w:rFonts w:ascii="Arial" w:hAnsi="Arial" w:cs="Arial"/>
              <w:i w:val="0"/>
              <w:color w:val="000000" w:themeColor="text1"/>
            </w:rPr>
          </w:pPr>
          <w:r w:rsidRPr="004B0E32">
            <w:rPr>
              <w:rFonts w:ascii="Arial" w:hAnsi="Arial" w:cs="Arial"/>
              <w:i w:val="0"/>
              <w:color w:val="000000" w:themeColor="text1"/>
            </w:rPr>
            <w:t>2.3.</w:t>
          </w:r>
          <w:r w:rsidR="00DC734E">
            <w:rPr>
              <w:rFonts w:ascii="Arial" w:hAnsi="Arial" w:cs="Arial"/>
              <w:i w:val="0"/>
            </w:rPr>
            <w:t>Structure of Header level</w:t>
          </w:r>
          <w:r w:rsidRPr="004B0E32">
            <w:rPr>
              <w:rFonts w:ascii="Arial" w:hAnsi="Arial" w:cs="Arial"/>
              <w:i w:val="0"/>
              <w:color w:val="000000" w:themeColor="text1"/>
            </w:rPr>
            <w:ptab w:relativeTo="margin" w:alignment="right" w:leader="dot"/>
          </w:r>
          <w:r w:rsidR="00606384">
            <w:rPr>
              <w:rFonts w:ascii="Arial" w:hAnsi="Arial" w:cs="Arial"/>
              <w:i w:val="0"/>
              <w:color w:val="000000" w:themeColor="text1"/>
            </w:rPr>
            <w:t>4</w:t>
          </w:r>
        </w:p>
        <w:p w:rsidR="00606384" w:rsidRPr="00606384" w:rsidRDefault="006969AD" w:rsidP="00606384">
          <w:pPr>
            <w:pStyle w:val="TOC3"/>
            <w:rPr>
              <w:rFonts w:ascii="Arial" w:hAnsi="Arial" w:cs="Arial"/>
              <w:i w:val="0"/>
              <w:color w:val="000000" w:themeColor="text1"/>
            </w:rPr>
          </w:pPr>
          <w:r w:rsidRPr="004B0E32">
            <w:rPr>
              <w:rFonts w:ascii="Arial" w:hAnsi="Arial" w:cs="Arial"/>
              <w:i w:val="0"/>
              <w:color w:val="000000" w:themeColor="text1"/>
            </w:rPr>
            <w:t>2.4.</w:t>
          </w:r>
          <w:r w:rsidR="00DC734E">
            <w:rPr>
              <w:rFonts w:ascii="Arial" w:hAnsi="Arial" w:cs="Arial"/>
              <w:i w:val="0"/>
            </w:rPr>
            <w:t>Structure of Line Level</w:t>
          </w:r>
          <w:r w:rsidRPr="004B0E32">
            <w:rPr>
              <w:rFonts w:ascii="Arial" w:hAnsi="Arial" w:cs="Arial"/>
              <w:i w:val="0"/>
              <w:color w:val="000000" w:themeColor="text1"/>
            </w:rPr>
            <w:ptab w:relativeTo="margin" w:alignment="right" w:leader="dot"/>
          </w:r>
          <w:r w:rsidR="00606384">
            <w:rPr>
              <w:rFonts w:ascii="Arial" w:hAnsi="Arial" w:cs="Arial"/>
              <w:i w:val="0"/>
              <w:color w:val="000000" w:themeColor="text1"/>
            </w:rPr>
            <w:t>5</w:t>
          </w:r>
        </w:p>
        <w:p w:rsidR="00E73CBF" w:rsidRDefault="00127CA6" w:rsidP="00E22146">
          <w:pPr>
            <w:pStyle w:val="TOC2"/>
            <w:numPr>
              <w:ilvl w:val="0"/>
              <w:numId w:val="42"/>
            </w:numPr>
          </w:pPr>
          <w:r>
            <w:t xml:space="preserve">Mapping Elements and </w:t>
          </w:r>
          <w:r w:rsidR="0029695D">
            <w:t xml:space="preserve">Detailed </w:t>
          </w:r>
          <w:r>
            <w:t>Explanation</w:t>
          </w:r>
          <w:r w:rsidR="00E73CBF" w:rsidRPr="00BD73D8">
            <w:ptab w:relativeTo="margin" w:alignment="right" w:leader="dot"/>
          </w:r>
          <w:r w:rsidR="00E73CBF">
            <w:t>6</w:t>
          </w:r>
        </w:p>
        <w:p w:rsidR="00E22146" w:rsidRPr="00BD73D8" w:rsidRDefault="00E73CBF" w:rsidP="00E22146">
          <w:pPr>
            <w:pStyle w:val="TOC2"/>
            <w:numPr>
              <w:ilvl w:val="0"/>
              <w:numId w:val="42"/>
            </w:numPr>
          </w:pPr>
          <w:r>
            <w:t>Data Format</w:t>
          </w:r>
          <w:r w:rsidR="00E22146" w:rsidRPr="00BD73D8">
            <w:ptab w:relativeTo="margin" w:alignment="right" w:leader="dot"/>
          </w:r>
          <w:r w:rsidR="00737338">
            <w:t>21</w:t>
          </w:r>
        </w:p>
        <w:p w:rsidR="00606384" w:rsidRDefault="00606384" w:rsidP="00F11867">
          <w:pPr>
            <w:pStyle w:val="TOC2"/>
            <w:numPr>
              <w:ilvl w:val="0"/>
              <w:numId w:val="42"/>
            </w:numPr>
          </w:pPr>
          <w:r>
            <w:t xml:space="preserve">Derivations </w:t>
          </w:r>
          <w:r w:rsidRPr="00BD73D8">
            <w:ptab w:relativeTo="margin" w:alignment="right" w:leader="dot"/>
          </w:r>
          <w:r w:rsidR="00737338">
            <w:t>21</w:t>
          </w:r>
        </w:p>
        <w:p w:rsidR="00F11867" w:rsidRPr="00BD73D8" w:rsidRDefault="00606384" w:rsidP="00F11867">
          <w:pPr>
            <w:pStyle w:val="TOC2"/>
            <w:numPr>
              <w:ilvl w:val="0"/>
              <w:numId w:val="42"/>
            </w:numPr>
          </w:pPr>
          <w:r>
            <w:t>Augmentations</w:t>
          </w:r>
          <w:r w:rsidR="00F11867" w:rsidRPr="00BD73D8">
            <w:ptab w:relativeTo="margin" w:alignment="right" w:leader="dot"/>
          </w:r>
          <w:r w:rsidR="00737338">
            <w:t>22</w:t>
          </w:r>
        </w:p>
        <w:p w:rsidR="00CB055C" w:rsidRPr="00CB055C" w:rsidRDefault="00127CA6" w:rsidP="00CB055C">
          <w:pPr>
            <w:pStyle w:val="TOC2"/>
            <w:numPr>
              <w:ilvl w:val="0"/>
              <w:numId w:val="42"/>
            </w:numPr>
          </w:pPr>
          <w:r>
            <w:t>Additional Logics</w:t>
          </w:r>
          <w:r w:rsidR="001550FC">
            <w:t>,</w:t>
          </w:r>
          <w:r w:rsidR="007D36B1">
            <w:t xml:space="preserve"> Failures</w:t>
          </w:r>
          <w:r w:rsidR="001550FC">
            <w:t xml:space="preserve"> and Notes</w:t>
          </w:r>
          <w:r w:rsidR="00606384" w:rsidRPr="00BD73D8">
            <w:ptab w:relativeTo="margin" w:alignment="right" w:leader="dot"/>
          </w:r>
          <w:r w:rsidR="00607E69">
            <w:t>2</w:t>
          </w:r>
          <w:r w:rsidR="00737338">
            <w:t>4</w:t>
          </w:r>
        </w:p>
        <w:p w:rsidR="00CB055C" w:rsidRDefault="00CB055C" w:rsidP="00CB055C">
          <w:pPr>
            <w:pStyle w:val="TOC2"/>
            <w:numPr>
              <w:ilvl w:val="0"/>
              <w:numId w:val="42"/>
            </w:numPr>
          </w:pPr>
          <w:r>
            <w:t>Information from database</w:t>
          </w:r>
          <w:r w:rsidRPr="00BD73D8">
            <w:ptab w:relativeTo="margin" w:alignment="right" w:leader="dot"/>
          </w:r>
          <w:r>
            <w:t>25</w:t>
          </w:r>
        </w:p>
        <w:p w:rsidR="003171E3" w:rsidRDefault="00CB055C" w:rsidP="00CB055C">
          <w:pPr>
            <w:pStyle w:val="TOC2"/>
            <w:numPr>
              <w:ilvl w:val="0"/>
              <w:numId w:val="42"/>
            </w:numPr>
          </w:pPr>
          <w:r>
            <w:t>Master Account</w:t>
          </w:r>
          <w:r w:rsidRPr="00BD73D8">
            <w:ptab w:relativeTo="margin" w:alignment="right" w:leader="dot"/>
          </w:r>
          <w:r w:rsidR="00FC05B3">
            <w:t>26</w:t>
          </w:r>
        </w:p>
        <w:p w:rsidR="00606384" w:rsidRPr="00606384" w:rsidRDefault="00606384" w:rsidP="00606384"/>
        <w:p w:rsidR="003171E3" w:rsidRDefault="003171E3" w:rsidP="003171E3"/>
        <w:p w:rsidR="003171E3" w:rsidRDefault="003171E3" w:rsidP="003171E3"/>
        <w:p w:rsidR="003171E3" w:rsidRDefault="003171E3" w:rsidP="003171E3"/>
        <w:p w:rsidR="003171E3" w:rsidRDefault="003171E3" w:rsidP="003171E3"/>
        <w:p w:rsidR="003171E3" w:rsidRDefault="003171E3" w:rsidP="003171E3"/>
        <w:p w:rsidR="009247E8" w:rsidRPr="003171E3" w:rsidRDefault="00F07C03" w:rsidP="003171E3"/>
      </w:sdtContent>
    </w:sdt>
    <w:p w:rsidR="00926D96" w:rsidRDefault="00926D96" w:rsidP="003171E3">
      <w:pPr>
        <w:pStyle w:val="ListParagraph"/>
        <w:numPr>
          <w:ilvl w:val="0"/>
          <w:numId w:val="29"/>
        </w:numPr>
        <w:contextualSpacing w:val="0"/>
        <w:textAlignment w:val="auto"/>
      </w:pPr>
      <w:bookmarkStart w:id="0" w:name="_Ref419980006"/>
      <w:r w:rsidRPr="003171E3">
        <w:rPr>
          <w:rFonts w:ascii="Arial" w:hAnsi="Arial" w:cs="Arial"/>
          <w:b/>
        </w:rPr>
        <w:lastRenderedPageBreak/>
        <w:t>Overview</w:t>
      </w:r>
      <w:r w:rsidRPr="003171E3">
        <w:rPr>
          <w:rFonts w:ascii="Arial" w:hAnsi="Arial" w:cs="Arial"/>
        </w:rPr>
        <w:t xml:space="preserve">  - </w:t>
      </w:r>
      <w:bookmarkEnd w:id="0"/>
      <w:r w:rsidR="00127CA6" w:rsidRPr="003171E3">
        <w:rPr>
          <w:rFonts w:ascii="Arial" w:hAnsi="Arial" w:cs="Arial"/>
        </w:rPr>
        <w:t xml:space="preserve">This document describes the structure of </w:t>
      </w:r>
      <w:r w:rsidR="00D54F9E">
        <w:rPr>
          <w:rFonts w:ascii="Arial" w:hAnsi="Arial" w:cs="Arial"/>
        </w:rPr>
        <w:t>Simple</w:t>
      </w:r>
      <w:r w:rsidR="0076535D">
        <w:rPr>
          <w:rFonts w:ascii="Arial" w:hAnsi="Arial" w:cs="Arial"/>
        </w:rPr>
        <w:t xml:space="preserve">  </w:t>
      </w:r>
      <w:r w:rsidR="00D54F9E">
        <w:rPr>
          <w:rFonts w:ascii="Arial" w:hAnsi="Arial" w:cs="Arial"/>
        </w:rPr>
        <w:t>XML</w:t>
      </w:r>
      <w:r w:rsidR="00127CA6" w:rsidRPr="003171E3">
        <w:rPr>
          <w:rFonts w:ascii="Arial" w:hAnsi="Arial" w:cs="Arial"/>
        </w:rPr>
        <w:t xml:space="preserve"> file that should be used for </w:t>
      </w:r>
      <w:r w:rsidR="00D54F9E">
        <w:rPr>
          <w:rFonts w:ascii="Arial" w:hAnsi="Arial" w:cs="Arial"/>
        </w:rPr>
        <w:t>Simple</w:t>
      </w:r>
      <w:r w:rsidR="0076535D">
        <w:rPr>
          <w:rFonts w:ascii="Arial" w:hAnsi="Arial" w:cs="Arial"/>
        </w:rPr>
        <w:t xml:space="preserve"> </w:t>
      </w:r>
      <w:r w:rsidR="00D54F9E">
        <w:rPr>
          <w:rFonts w:ascii="Arial" w:hAnsi="Arial" w:cs="Arial"/>
        </w:rPr>
        <w:t>XML</w:t>
      </w:r>
      <w:r w:rsidR="00127CA6" w:rsidRPr="003171E3">
        <w:rPr>
          <w:rFonts w:ascii="Arial" w:hAnsi="Arial" w:cs="Arial"/>
        </w:rPr>
        <w:t xml:space="preserve"> Master map and all additional logics which will be applied for account which is using the </w:t>
      </w:r>
      <w:r w:rsidR="00D54F9E">
        <w:rPr>
          <w:rFonts w:ascii="Arial" w:hAnsi="Arial" w:cs="Arial"/>
        </w:rPr>
        <w:t>Simple</w:t>
      </w:r>
      <w:r w:rsidR="0076535D">
        <w:rPr>
          <w:rFonts w:ascii="Arial" w:hAnsi="Arial" w:cs="Arial"/>
        </w:rPr>
        <w:t xml:space="preserve"> </w:t>
      </w:r>
      <w:r w:rsidR="00D54F9E">
        <w:rPr>
          <w:rFonts w:ascii="Arial" w:hAnsi="Arial" w:cs="Arial"/>
        </w:rPr>
        <w:t>XML</w:t>
      </w:r>
      <w:r w:rsidR="00127CA6" w:rsidRPr="003171E3">
        <w:rPr>
          <w:rFonts w:ascii="Arial" w:hAnsi="Arial" w:cs="Arial"/>
        </w:rPr>
        <w:t xml:space="preserve"> Master Map</w:t>
      </w:r>
    </w:p>
    <w:p w:rsidR="00926D96" w:rsidRDefault="00926D96" w:rsidP="00926D96">
      <w:pPr>
        <w:rPr>
          <w:rFonts w:ascii="Arial" w:hAnsi="Arial" w:cs="Arial"/>
          <w:b/>
        </w:rPr>
      </w:pPr>
    </w:p>
    <w:p w:rsidR="00926D96" w:rsidRDefault="00926D96" w:rsidP="00926D96">
      <w:pPr>
        <w:rPr>
          <w:rFonts w:ascii="Arial" w:hAnsi="Arial" w:cs="Arial"/>
          <w:b/>
        </w:rPr>
      </w:pPr>
    </w:p>
    <w:p w:rsidR="00926D96" w:rsidRDefault="00926D96" w:rsidP="00F16320">
      <w:pPr>
        <w:pStyle w:val="ListParagraph"/>
        <w:numPr>
          <w:ilvl w:val="0"/>
          <w:numId w:val="29"/>
        </w:numPr>
        <w:contextualSpacing w:val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Structure </w:t>
      </w:r>
      <w:r w:rsidR="00127CA6">
        <w:rPr>
          <w:rFonts w:ascii="Arial" w:hAnsi="Arial" w:cs="Arial"/>
          <w:b/>
        </w:rPr>
        <w:t xml:space="preserve">of the </w:t>
      </w:r>
      <w:r w:rsidR="006F2C88">
        <w:rPr>
          <w:rFonts w:ascii="Arial" w:hAnsi="Arial" w:cs="Arial"/>
          <w:b/>
        </w:rPr>
        <w:t>Simple XML</w:t>
      </w:r>
    </w:p>
    <w:p w:rsidR="00606384" w:rsidRDefault="006F2C88" w:rsidP="00606384">
      <w:pPr>
        <w:ind w:left="21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Simple XML</w:t>
      </w:r>
      <w:r w:rsidR="00127CA6">
        <w:rPr>
          <w:rFonts w:ascii="Arial" w:hAnsi="Arial" w:cs="Arial"/>
          <w:b/>
        </w:rPr>
        <w:t xml:space="preserve"> example</w:t>
      </w:r>
      <w:r w:rsidR="00606384">
        <w:rPr>
          <w:rFonts w:ascii="Arial" w:hAnsi="Arial" w:cs="Arial"/>
          <w:b/>
        </w:rPr>
        <w:t xml:space="preserve"> definition file</w:t>
      </w:r>
      <w:r w:rsidR="00127CA6">
        <w:rPr>
          <w:rFonts w:ascii="Arial" w:hAnsi="Arial" w:cs="Arial"/>
          <w:b/>
        </w:rPr>
        <w:t>:</w:t>
      </w:r>
    </w:p>
    <w:p w:rsidR="003171E3" w:rsidRDefault="00403D9C" w:rsidP="00EB0584">
      <w:pPr>
        <w:ind w:left="21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534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8" o:title=""/>
          </v:shape>
          <o:OLEObject Type="Embed" ProgID="Package" ShapeID="_x0000_i1025" DrawAspect="Icon" ObjectID="_1600173371" r:id="rId9"/>
        </w:object>
      </w:r>
    </w:p>
    <w:p w:rsidR="00606384" w:rsidRDefault="006F2C88" w:rsidP="00606384">
      <w:pPr>
        <w:ind w:left="21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Simple XML</w:t>
      </w:r>
      <w:r w:rsidR="00606384">
        <w:rPr>
          <w:rFonts w:ascii="Arial" w:hAnsi="Arial" w:cs="Arial"/>
          <w:b/>
        </w:rPr>
        <w:t xml:space="preserve"> example EU file:</w:t>
      </w:r>
    </w:p>
    <w:p w:rsidR="00606384" w:rsidRDefault="00403D9C" w:rsidP="00EB0584">
      <w:pPr>
        <w:ind w:left="21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534" w:dyaOrig="1000">
          <v:shape id="_x0000_i1026" type="#_x0000_t75" style="width:77.25pt;height:50.25pt" o:ole="">
            <v:imagedata r:id="rId10" o:title=""/>
          </v:shape>
          <o:OLEObject Type="Embed" ProgID="Package" ShapeID="_x0000_i1026" DrawAspect="Icon" ObjectID="_1600173372" r:id="rId11"/>
        </w:object>
      </w:r>
    </w:p>
    <w:p w:rsidR="00606384" w:rsidRDefault="006F2C88" w:rsidP="00606384">
      <w:pPr>
        <w:ind w:left="21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Simple XML</w:t>
      </w:r>
      <w:r w:rsidR="00606384">
        <w:rPr>
          <w:rFonts w:ascii="Arial" w:hAnsi="Arial" w:cs="Arial"/>
          <w:b/>
        </w:rPr>
        <w:t xml:space="preserve"> example US file:</w:t>
      </w:r>
    </w:p>
    <w:p w:rsidR="00606384" w:rsidRDefault="00403D9C" w:rsidP="00EB0584">
      <w:pPr>
        <w:ind w:left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534" w:dyaOrig="1000">
          <v:shape id="_x0000_i1027" type="#_x0000_t75" style="width:77.25pt;height:50.25pt" o:ole="">
            <v:imagedata r:id="rId12" o:title=""/>
          </v:shape>
          <o:OLEObject Type="Embed" ProgID="Package" ShapeID="_x0000_i1027" DrawAspect="Icon" ObjectID="_1600173373" r:id="rId13"/>
        </w:object>
      </w:r>
    </w:p>
    <w:p w:rsidR="00606384" w:rsidRDefault="006F2C88" w:rsidP="00606384">
      <w:pPr>
        <w:ind w:left="21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Simple XML</w:t>
      </w:r>
      <w:r w:rsidR="00606384">
        <w:rPr>
          <w:rFonts w:ascii="Arial" w:hAnsi="Arial" w:cs="Arial"/>
          <w:b/>
        </w:rPr>
        <w:t xml:space="preserve"> example Canada file:</w:t>
      </w:r>
    </w:p>
    <w:p w:rsidR="00606384" w:rsidRDefault="00403D9C" w:rsidP="00EB0584">
      <w:pPr>
        <w:ind w:left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534" w:dyaOrig="1000">
          <v:shape id="_x0000_i1028" type="#_x0000_t75" style="width:77.25pt;height:50.25pt" o:ole="">
            <v:imagedata r:id="rId14" o:title=""/>
          </v:shape>
          <o:OLEObject Type="Embed" ProgID="Package" ShapeID="_x0000_i1028" DrawAspect="Icon" ObjectID="_1600173374" r:id="rId15"/>
        </w:object>
      </w:r>
    </w:p>
    <w:p w:rsidR="00606384" w:rsidRDefault="00606384" w:rsidP="00926D96">
      <w:pPr>
        <w:rPr>
          <w:rFonts w:ascii="Arial" w:hAnsi="Arial" w:cs="Arial"/>
          <w:b/>
        </w:rPr>
      </w:pPr>
    </w:p>
    <w:p w:rsidR="00926D96" w:rsidRDefault="00926D96" w:rsidP="00926D96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2.1. Invoice – </w:t>
      </w:r>
      <w:r w:rsidR="00127CA6">
        <w:rPr>
          <w:rFonts w:ascii="Arial" w:hAnsi="Arial" w:cs="Arial"/>
        </w:rPr>
        <w:t xml:space="preserve">the </w:t>
      </w:r>
      <w:r w:rsidR="006F2C88">
        <w:rPr>
          <w:rFonts w:ascii="Arial" w:hAnsi="Arial" w:cs="Arial"/>
        </w:rPr>
        <w:t>Simple XML</w:t>
      </w:r>
      <w:r w:rsidR="00127CA6">
        <w:rPr>
          <w:rFonts w:ascii="Arial" w:hAnsi="Arial" w:cs="Arial"/>
        </w:rPr>
        <w:t xml:space="preserve"> Master Map is set to accept 1 invoice per file in main tag </w:t>
      </w:r>
      <w:r w:rsidR="00127CA6" w:rsidRPr="00127CA6">
        <w:rPr>
          <w:rFonts w:ascii="Arial" w:hAnsi="Arial" w:cs="Arial"/>
          <w:b/>
        </w:rPr>
        <w:t>Invoice</w:t>
      </w:r>
    </w:p>
    <w:p w:rsidR="00926D96" w:rsidRDefault="00926D96" w:rsidP="00926D9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2.2. </w:t>
      </w:r>
      <w:r w:rsidR="00127CA6">
        <w:rPr>
          <w:rFonts w:ascii="Arial" w:hAnsi="Arial" w:cs="Arial"/>
          <w:b/>
        </w:rPr>
        <w:t xml:space="preserve">Levels </w:t>
      </w:r>
    </w:p>
    <w:p w:rsidR="00127CA6" w:rsidRDefault="00127CA6" w:rsidP="00127CA6">
      <w:pPr>
        <w:ind w:left="1440"/>
        <w:rPr>
          <w:rFonts w:ascii="Arial" w:hAnsi="Arial" w:cs="Arial"/>
          <w:b/>
        </w:rPr>
      </w:pPr>
      <w:r w:rsidRPr="00127CA6">
        <w:rPr>
          <w:rFonts w:ascii="Arial" w:hAnsi="Arial" w:cs="Arial"/>
        </w:rPr>
        <w:t>Header Level starts with</w:t>
      </w:r>
      <w:r>
        <w:rPr>
          <w:rFonts w:ascii="Arial" w:hAnsi="Arial" w:cs="Arial"/>
        </w:rPr>
        <w:t xml:space="preserve"> the beginning of the document and ends before the main tag </w:t>
      </w:r>
      <w:r w:rsidR="000D1FBC" w:rsidRPr="000D1FBC">
        <w:rPr>
          <w:rFonts w:ascii="Arial" w:hAnsi="Arial" w:cs="Arial"/>
          <w:b/>
        </w:rPr>
        <w:t>InvoiceDetails</w:t>
      </w:r>
    </w:p>
    <w:p w:rsidR="00127CA6" w:rsidRDefault="00127CA6" w:rsidP="00127CA6">
      <w:pPr>
        <w:ind w:left="1440"/>
        <w:rPr>
          <w:rFonts w:ascii="Arial" w:hAnsi="Arial" w:cs="Arial"/>
        </w:rPr>
      </w:pPr>
      <w:r w:rsidRPr="00127CA6">
        <w:rPr>
          <w:rFonts w:ascii="Arial" w:hAnsi="Arial" w:cs="Arial"/>
        </w:rPr>
        <w:t xml:space="preserve">Line Level </w:t>
      </w:r>
      <w:r w:rsidR="00224A3D">
        <w:rPr>
          <w:rFonts w:ascii="Arial" w:hAnsi="Arial" w:cs="Arial"/>
        </w:rPr>
        <w:t xml:space="preserve">starts with the first tag </w:t>
      </w:r>
      <w:r w:rsidR="000D1FBC" w:rsidRPr="000D1FBC">
        <w:rPr>
          <w:rFonts w:ascii="Arial" w:hAnsi="Arial" w:cs="Arial"/>
          <w:b/>
        </w:rPr>
        <w:t>InvoiceDetails</w:t>
      </w:r>
      <w:r w:rsidR="00920739">
        <w:rPr>
          <w:rFonts w:ascii="Arial" w:hAnsi="Arial" w:cs="Arial"/>
          <w:b/>
        </w:rPr>
        <w:t xml:space="preserve"> </w:t>
      </w:r>
      <w:r w:rsidR="00224A3D" w:rsidRPr="00224A3D">
        <w:rPr>
          <w:rFonts w:ascii="Arial" w:hAnsi="Arial" w:cs="Arial"/>
        </w:rPr>
        <w:t xml:space="preserve">and </w:t>
      </w:r>
      <w:r w:rsidR="00224A3D">
        <w:rPr>
          <w:rFonts w:ascii="Arial" w:hAnsi="Arial" w:cs="Arial"/>
        </w:rPr>
        <w:t>ends with the end of the document</w:t>
      </w:r>
    </w:p>
    <w:p w:rsidR="00224A3D" w:rsidRDefault="00224A3D" w:rsidP="00127CA6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Each Line Item information is provided in separate tag </w:t>
      </w:r>
      <w:r w:rsidR="000D1FBC" w:rsidRPr="000D1FBC">
        <w:rPr>
          <w:rFonts w:ascii="Arial" w:hAnsi="Arial" w:cs="Arial"/>
          <w:b/>
        </w:rPr>
        <w:t>LineItem</w:t>
      </w:r>
      <w:r w:rsidR="00920739">
        <w:rPr>
          <w:rFonts w:ascii="Arial" w:hAnsi="Arial" w:cs="Arial"/>
          <w:b/>
        </w:rPr>
        <w:t xml:space="preserve"> </w:t>
      </w:r>
      <w:r w:rsidRPr="00224A3D">
        <w:rPr>
          <w:rFonts w:ascii="Arial" w:hAnsi="Arial" w:cs="Arial"/>
        </w:rPr>
        <w:t xml:space="preserve">which </w:t>
      </w:r>
      <w:r>
        <w:rPr>
          <w:rFonts w:ascii="Arial" w:hAnsi="Arial" w:cs="Arial"/>
        </w:rPr>
        <w:t xml:space="preserve">can occur once or many times (number of </w:t>
      </w:r>
      <w:r w:rsidRPr="00224A3D">
        <w:rPr>
          <w:rFonts w:ascii="Arial" w:hAnsi="Arial" w:cs="Arial"/>
        </w:rPr>
        <w:t xml:space="preserve">occurrence </w:t>
      </w:r>
      <w:r>
        <w:rPr>
          <w:rFonts w:ascii="Arial" w:hAnsi="Arial" w:cs="Arial"/>
        </w:rPr>
        <w:t>corresponds to the number of Line Items included in the Invoice)</w:t>
      </w:r>
    </w:p>
    <w:p w:rsidR="00224A3D" w:rsidRDefault="00926D96" w:rsidP="00926D9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2.3. </w:t>
      </w:r>
      <w:r w:rsidR="00224A3D">
        <w:rPr>
          <w:rFonts w:ascii="Arial" w:hAnsi="Arial" w:cs="Arial"/>
          <w:b/>
        </w:rPr>
        <w:t>Structure of Header level</w:t>
      </w:r>
    </w:p>
    <w:p w:rsidR="00926D96" w:rsidRDefault="00176932" w:rsidP="00224A3D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>Part</w:t>
      </w:r>
      <w:r w:rsidR="00224A3D">
        <w:rPr>
          <w:rFonts w:ascii="Arial" w:hAnsi="Arial" w:cs="Arial"/>
        </w:rPr>
        <w:t xml:space="preserve"> of the information on Header level is provided in tags which occur only once and </w:t>
      </w:r>
      <w:r>
        <w:rPr>
          <w:rFonts w:ascii="Arial" w:hAnsi="Arial" w:cs="Arial"/>
        </w:rPr>
        <w:t>another part</w:t>
      </w:r>
      <w:r w:rsidR="00224A3D">
        <w:rPr>
          <w:rFonts w:ascii="Arial" w:hAnsi="Arial" w:cs="Arial"/>
        </w:rPr>
        <w:t xml:space="preserve"> of the information is provided in tags which can repeat:</w:t>
      </w:r>
    </w:p>
    <w:p w:rsidR="00224A3D" w:rsidRDefault="00224A3D" w:rsidP="00224A3D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Tag </w:t>
      </w:r>
      <w:r w:rsidR="000D1FBC" w:rsidRPr="000D1FBC">
        <w:rPr>
          <w:rFonts w:ascii="Arial" w:hAnsi="Arial" w:cs="Arial"/>
          <w:b/>
        </w:rPr>
        <w:t>InvoiceDetail</w:t>
      </w:r>
      <w:r w:rsidR="00CA2E85">
        <w:rPr>
          <w:rFonts w:ascii="Arial" w:hAnsi="Arial" w:cs="Arial"/>
          <w:b/>
        </w:rPr>
        <w:t xml:space="preserve"> </w:t>
      </w:r>
      <w:r w:rsidRPr="00224A3D">
        <w:rPr>
          <w:rFonts w:ascii="Arial" w:hAnsi="Arial" w:cs="Arial"/>
        </w:rPr>
        <w:t>can occur 0, 1 or many times</w:t>
      </w:r>
      <w:r>
        <w:rPr>
          <w:rFonts w:ascii="Arial" w:hAnsi="Arial" w:cs="Arial"/>
        </w:rPr>
        <w:t xml:space="preserve"> as it contains additional Invoice information (Invoice detail)</w:t>
      </w:r>
    </w:p>
    <w:p w:rsidR="00BD68B7" w:rsidRDefault="00BD68B7" w:rsidP="00224A3D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Tag </w:t>
      </w:r>
      <w:r w:rsidR="000D1FBC" w:rsidRPr="000D1FBC">
        <w:rPr>
          <w:rFonts w:ascii="Arial" w:hAnsi="Arial" w:cs="Arial"/>
          <w:b/>
        </w:rPr>
        <w:t>AdditionalDocumentReference</w:t>
      </w:r>
      <w:r w:rsidR="00CA2E85">
        <w:rPr>
          <w:rFonts w:ascii="Arial" w:hAnsi="Arial" w:cs="Arial"/>
          <w:b/>
        </w:rPr>
        <w:t xml:space="preserve"> </w:t>
      </w:r>
      <w:r w:rsidRPr="00224A3D">
        <w:rPr>
          <w:rFonts w:ascii="Arial" w:hAnsi="Arial" w:cs="Arial"/>
        </w:rPr>
        <w:t>can occur 0, 1 or many times</w:t>
      </w:r>
      <w:r>
        <w:rPr>
          <w:rFonts w:ascii="Arial" w:hAnsi="Arial" w:cs="Arial"/>
        </w:rPr>
        <w:t xml:space="preserve"> and it contains information regarding s</w:t>
      </w:r>
      <w:r w:rsidR="00B73583">
        <w:rPr>
          <w:rFonts w:ascii="Arial" w:hAnsi="Arial" w:cs="Arial"/>
        </w:rPr>
        <w:t xml:space="preserve">ome Invoice Reference </w:t>
      </w:r>
      <w:r>
        <w:rPr>
          <w:rFonts w:ascii="Arial" w:hAnsi="Arial" w:cs="Arial"/>
        </w:rPr>
        <w:t xml:space="preserve">which are recognized </w:t>
      </w:r>
      <w:r w:rsidR="00176932">
        <w:rPr>
          <w:rFonts w:ascii="Arial" w:hAnsi="Arial" w:cs="Arial"/>
        </w:rPr>
        <w:t xml:space="preserve">based on the </w:t>
      </w:r>
      <w:r>
        <w:rPr>
          <w:rFonts w:ascii="Arial" w:hAnsi="Arial" w:cs="Arial"/>
        </w:rPr>
        <w:t xml:space="preserve">Qualifier in tag </w:t>
      </w:r>
      <w:r w:rsidRPr="00BD68B7">
        <w:rPr>
          <w:rFonts w:ascii="Arial" w:hAnsi="Arial" w:cs="Arial"/>
          <w:b/>
        </w:rPr>
        <w:t>DocumentType</w:t>
      </w:r>
      <w:r w:rsidR="002C71B4">
        <w:rPr>
          <w:rFonts w:ascii="Arial" w:hAnsi="Arial" w:cs="Arial"/>
          <w:b/>
        </w:rPr>
        <w:t xml:space="preserve"> </w:t>
      </w:r>
      <w:r w:rsidRPr="00BD68B7">
        <w:rPr>
          <w:rFonts w:ascii="Arial" w:hAnsi="Arial" w:cs="Arial"/>
        </w:rPr>
        <w:t>(for the</w:t>
      </w:r>
      <w:r w:rsidR="00176932">
        <w:rPr>
          <w:rFonts w:ascii="Arial" w:hAnsi="Arial" w:cs="Arial"/>
        </w:rPr>
        <w:t xml:space="preserve"> full</w:t>
      </w:r>
      <w:r w:rsidRPr="00BD68B7">
        <w:rPr>
          <w:rFonts w:ascii="Arial" w:hAnsi="Arial" w:cs="Arial"/>
        </w:rPr>
        <w:t xml:space="preserve"> list of valid Qualifier codes, please refer to </w:t>
      </w:r>
      <w:r w:rsidRPr="00BF4EDA">
        <w:rPr>
          <w:rFonts w:ascii="Arial" w:hAnsi="Arial" w:cs="Arial"/>
          <w:b/>
        </w:rPr>
        <w:t>HeaderRefsCodeList</w:t>
      </w:r>
      <w:r w:rsidR="000D1FBC">
        <w:rPr>
          <w:rFonts w:ascii="Arial" w:hAnsi="Arial" w:cs="Arial"/>
          <w:b/>
        </w:rPr>
        <w:t xml:space="preserve"> in Derivations.xlsx</w:t>
      </w:r>
      <w:r w:rsidRPr="00BD68B7">
        <w:rPr>
          <w:rFonts w:ascii="Arial" w:hAnsi="Arial" w:cs="Arial"/>
        </w:rPr>
        <w:t>)</w:t>
      </w:r>
    </w:p>
    <w:p w:rsidR="00176932" w:rsidRDefault="00176932" w:rsidP="00176932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Tag </w:t>
      </w:r>
      <w:r w:rsidRPr="00176932">
        <w:rPr>
          <w:rFonts w:ascii="Arial" w:hAnsi="Arial" w:cs="Arial"/>
          <w:b/>
        </w:rPr>
        <w:t>AllowanceCharge</w:t>
      </w:r>
      <w:r w:rsidR="00762706">
        <w:rPr>
          <w:rFonts w:ascii="Arial" w:hAnsi="Arial" w:cs="Arial"/>
          <w:b/>
        </w:rPr>
        <w:t xml:space="preserve"> </w:t>
      </w:r>
      <w:r w:rsidRPr="00224A3D">
        <w:rPr>
          <w:rFonts w:ascii="Arial" w:hAnsi="Arial" w:cs="Arial"/>
        </w:rPr>
        <w:t>can occur 0, 1 or many times</w:t>
      </w:r>
      <w:r>
        <w:rPr>
          <w:rFonts w:ascii="Arial" w:hAnsi="Arial" w:cs="Arial"/>
        </w:rPr>
        <w:t xml:space="preserve"> and it contains Discount or Special Charge information which is recognized</w:t>
      </w:r>
      <w:r w:rsidR="00762706">
        <w:rPr>
          <w:rFonts w:ascii="Arial" w:hAnsi="Arial" w:cs="Arial"/>
        </w:rPr>
        <w:t xml:space="preserve"> based on the Charge Indicator, </w:t>
      </w:r>
      <w:r>
        <w:rPr>
          <w:rFonts w:ascii="Arial" w:hAnsi="Arial" w:cs="Arial"/>
        </w:rPr>
        <w:t xml:space="preserve">provided in tag </w:t>
      </w:r>
      <w:r w:rsidRPr="00176932">
        <w:rPr>
          <w:rFonts w:ascii="Arial" w:hAnsi="Arial" w:cs="Arial"/>
          <w:b/>
        </w:rPr>
        <w:t>ChargeIndicator</w:t>
      </w:r>
      <w:r w:rsidR="00762706">
        <w:rPr>
          <w:rFonts w:ascii="Arial" w:hAnsi="Arial" w:cs="Arial"/>
          <w:b/>
        </w:rPr>
        <w:t xml:space="preserve"> </w:t>
      </w:r>
      <w:r w:rsidRPr="00BD68B7">
        <w:rPr>
          <w:rFonts w:ascii="Arial" w:hAnsi="Arial" w:cs="Arial"/>
        </w:rPr>
        <w:t>(for the</w:t>
      </w:r>
      <w:r>
        <w:rPr>
          <w:rFonts w:ascii="Arial" w:hAnsi="Arial" w:cs="Arial"/>
        </w:rPr>
        <w:t xml:space="preserve"> full</w:t>
      </w:r>
      <w:r w:rsidRPr="00BD68B7">
        <w:rPr>
          <w:rFonts w:ascii="Arial" w:hAnsi="Arial" w:cs="Arial"/>
        </w:rPr>
        <w:t xml:space="preserve"> list of valid </w:t>
      </w:r>
      <w:r>
        <w:rPr>
          <w:rFonts w:ascii="Arial" w:hAnsi="Arial" w:cs="Arial"/>
        </w:rPr>
        <w:t xml:space="preserve">Charge Indicator </w:t>
      </w:r>
      <w:r w:rsidRPr="00BD68B7">
        <w:rPr>
          <w:rFonts w:ascii="Arial" w:hAnsi="Arial" w:cs="Arial"/>
        </w:rPr>
        <w:t xml:space="preserve">codes, please refer to </w:t>
      </w:r>
      <w:r>
        <w:rPr>
          <w:rFonts w:ascii="Arial" w:hAnsi="Arial" w:cs="Arial"/>
          <w:b/>
        </w:rPr>
        <w:t>ChargeIndicator</w:t>
      </w:r>
      <w:r w:rsidRPr="00BF4EDA">
        <w:rPr>
          <w:rFonts w:ascii="Arial" w:hAnsi="Arial" w:cs="Arial"/>
          <w:b/>
        </w:rPr>
        <w:t>CodeList</w:t>
      </w:r>
      <w:r w:rsidR="000D1FBC">
        <w:rPr>
          <w:rFonts w:ascii="Arial" w:hAnsi="Arial" w:cs="Arial"/>
          <w:b/>
        </w:rPr>
        <w:t xml:space="preserve"> in Derivations.xlsx</w:t>
      </w:r>
      <w:r w:rsidRPr="00BD68B7">
        <w:rPr>
          <w:rFonts w:ascii="Arial" w:hAnsi="Arial" w:cs="Arial"/>
        </w:rPr>
        <w:t>)</w:t>
      </w:r>
    </w:p>
    <w:p w:rsidR="006F7AB9" w:rsidRPr="002F4011" w:rsidRDefault="006F7AB9" w:rsidP="00176932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Tag </w:t>
      </w:r>
      <w:r w:rsidRPr="006F7AB9">
        <w:rPr>
          <w:rFonts w:ascii="Arial" w:hAnsi="Arial" w:cs="Arial"/>
          <w:b/>
        </w:rPr>
        <w:t>TaxSubtotal</w:t>
      </w:r>
      <w:r w:rsidRPr="006F7AB9">
        <w:rPr>
          <w:rFonts w:ascii="Arial" w:hAnsi="Arial" w:cs="Arial"/>
        </w:rPr>
        <w:t>, in</w:t>
      </w:r>
      <w:r w:rsidR="00FC3421">
        <w:rPr>
          <w:rFonts w:ascii="Arial" w:hAnsi="Arial" w:cs="Arial"/>
        </w:rPr>
        <w:t xml:space="preserve"> </w:t>
      </w:r>
      <w:r w:rsidR="00840311" w:rsidRPr="00840311">
        <w:rPr>
          <w:rFonts w:ascii="Arial" w:hAnsi="Arial" w:cs="Arial"/>
          <w:b/>
        </w:rPr>
        <w:t>TaxInfo</w:t>
      </w:r>
      <w:r w:rsidRPr="006F7AB9">
        <w:rPr>
          <w:rFonts w:ascii="Arial" w:hAnsi="Arial" w:cs="Arial"/>
        </w:rPr>
        <w:t>, in</w:t>
      </w:r>
      <w:r w:rsidR="00FC3421">
        <w:rPr>
          <w:rFonts w:ascii="Arial" w:hAnsi="Arial" w:cs="Arial"/>
        </w:rPr>
        <w:t xml:space="preserve"> </w:t>
      </w:r>
      <w:r w:rsidRPr="006F7AB9">
        <w:rPr>
          <w:rFonts w:ascii="Arial" w:hAnsi="Arial" w:cs="Arial"/>
          <w:b/>
        </w:rPr>
        <w:t>AllowanceCharge</w:t>
      </w:r>
      <w:r w:rsidR="00762706">
        <w:rPr>
          <w:rFonts w:ascii="Arial" w:hAnsi="Arial" w:cs="Arial"/>
          <w:b/>
        </w:rPr>
        <w:t xml:space="preserve"> </w:t>
      </w:r>
      <w:r w:rsidRPr="00224A3D">
        <w:rPr>
          <w:rFonts w:ascii="Arial" w:hAnsi="Arial" w:cs="Arial"/>
        </w:rPr>
        <w:t>can occur 0, 1 or many times</w:t>
      </w:r>
      <w:r>
        <w:rPr>
          <w:rFonts w:ascii="Arial" w:hAnsi="Arial" w:cs="Arial"/>
        </w:rPr>
        <w:t xml:space="preserve"> and it contains information regarding the taxes applied to the Special Charge or Discount in </w:t>
      </w:r>
      <w:r w:rsidRPr="00176932">
        <w:rPr>
          <w:rFonts w:ascii="Arial" w:hAnsi="Arial" w:cs="Arial"/>
          <w:b/>
        </w:rPr>
        <w:t>AllowanceCharge</w:t>
      </w:r>
      <w:r>
        <w:rPr>
          <w:rFonts w:ascii="Arial" w:hAnsi="Arial" w:cs="Arial"/>
        </w:rPr>
        <w:t xml:space="preserve">. </w:t>
      </w:r>
      <w:r w:rsidR="002F4011">
        <w:rPr>
          <w:rFonts w:ascii="Arial" w:hAnsi="Arial" w:cs="Arial"/>
        </w:rPr>
        <w:t xml:space="preserve">–The main tag </w:t>
      </w:r>
      <w:r w:rsidR="002F4011" w:rsidRPr="006F7AB9">
        <w:rPr>
          <w:rFonts w:ascii="Arial" w:hAnsi="Arial" w:cs="Arial"/>
          <w:b/>
        </w:rPr>
        <w:t>Tax</w:t>
      </w:r>
      <w:r w:rsidR="00840311">
        <w:rPr>
          <w:rFonts w:ascii="Arial" w:hAnsi="Arial" w:cs="Arial"/>
          <w:b/>
        </w:rPr>
        <w:t>Info</w:t>
      </w:r>
      <w:r w:rsidR="00FC3421">
        <w:rPr>
          <w:rFonts w:ascii="Arial" w:hAnsi="Arial" w:cs="Arial"/>
          <w:b/>
        </w:rPr>
        <w:t xml:space="preserve"> </w:t>
      </w:r>
      <w:r w:rsidR="002F4011" w:rsidRPr="002F4011">
        <w:rPr>
          <w:rFonts w:ascii="Arial" w:hAnsi="Arial" w:cs="Arial"/>
        </w:rPr>
        <w:t>is not mandatory for US</w:t>
      </w:r>
      <w:r w:rsidR="00FC3421">
        <w:rPr>
          <w:rFonts w:ascii="Arial" w:hAnsi="Arial" w:cs="Arial"/>
        </w:rPr>
        <w:t xml:space="preserve"> </w:t>
      </w:r>
      <w:r w:rsidR="00357145">
        <w:rPr>
          <w:rFonts w:ascii="Arial" w:hAnsi="Arial" w:cs="Arial"/>
        </w:rPr>
        <w:t>and offshore</w:t>
      </w:r>
      <w:r w:rsidR="00762706">
        <w:rPr>
          <w:rFonts w:ascii="Arial" w:hAnsi="Arial" w:cs="Arial"/>
        </w:rPr>
        <w:t xml:space="preserve"> </w:t>
      </w:r>
      <w:r w:rsidR="00357145">
        <w:rPr>
          <w:rFonts w:ascii="Arial" w:hAnsi="Arial" w:cs="Arial"/>
        </w:rPr>
        <w:t xml:space="preserve">suppliers, </w:t>
      </w:r>
      <w:r w:rsidR="002F4011">
        <w:rPr>
          <w:rFonts w:ascii="Arial" w:hAnsi="Arial" w:cs="Arial"/>
        </w:rPr>
        <w:t>and can be skipped when the Supplier’s Country is US</w:t>
      </w:r>
      <w:r w:rsidR="00357145">
        <w:rPr>
          <w:rFonts w:ascii="Arial" w:hAnsi="Arial" w:cs="Arial"/>
        </w:rPr>
        <w:t xml:space="preserve"> or offshore</w:t>
      </w:r>
      <w:r w:rsidR="002F4011">
        <w:rPr>
          <w:rFonts w:ascii="Arial" w:hAnsi="Arial" w:cs="Arial"/>
        </w:rPr>
        <w:t xml:space="preserve"> and the supplier doesn’t want to provide tax information for the Special Charge or Discount. Tag </w:t>
      </w:r>
      <w:r w:rsidR="002F4011" w:rsidRPr="006F7AB9">
        <w:rPr>
          <w:rFonts w:ascii="Arial" w:hAnsi="Arial" w:cs="Arial"/>
          <w:b/>
        </w:rPr>
        <w:t>TaxSubtotal</w:t>
      </w:r>
      <w:r w:rsidR="002F4011" w:rsidRPr="006F7AB9">
        <w:rPr>
          <w:rFonts w:ascii="Arial" w:hAnsi="Arial" w:cs="Arial"/>
        </w:rPr>
        <w:t>, in</w:t>
      </w:r>
      <w:r w:rsidR="00FC3421">
        <w:rPr>
          <w:rFonts w:ascii="Arial" w:hAnsi="Arial" w:cs="Arial"/>
        </w:rPr>
        <w:t xml:space="preserve"> </w:t>
      </w:r>
      <w:r w:rsidR="002F4011" w:rsidRPr="006F7AB9">
        <w:rPr>
          <w:rFonts w:ascii="Arial" w:hAnsi="Arial" w:cs="Arial"/>
          <w:b/>
        </w:rPr>
        <w:t>Tax</w:t>
      </w:r>
      <w:r w:rsidR="00840311">
        <w:rPr>
          <w:rFonts w:ascii="Arial" w:hAnsi="Arial" w:cs="Arial"/>
          <w:b/>
        </w:rPr>
        <w:t>Info</w:t>
      </w:r>
      <w:r w:rsidR="00FC3421">
        <w:rPr>
          <w:rFonts w:ascii="Arial" w:hAnsi="Arial" w:cs="Arial"/>
          <w:b/>
        </w:rPr>
        <w:t xml:space="preserve"> </w:t>
      </w:r>
      <w:r w:rsidR="002F4011" w:rsidRPr="002F4011">
        <w:rPr>
          <w:rFonts w:ascii="Arial" w:hAnsi="Arial" w:cs="Arial"/>
        </w:rPr>
        <w:t>ca</w:t>
      </w:r>
      <w:r w:rsidR="002F4011">
        <w:rPr>
          <w:rFonts w:ascii="Arial" w:hAnsi="Arial" w:cs="Arial"/>
        </w:rPr>
        <w:t xml:space="preserve">n be provided more than once in 1 </w:t>
      </w:r>
      <w:r w:rsidR="002F4011" w:rsidRPr="006F7AB9">
        <w:rPr>
          <w:rFonts w:ascii="Arial" w:hAnsi="Arial" w:cs="Arial"/>
          <w:b/>
        </w:rPr>
        <w:t>AllowanceCharge</w:t>
      </w:r>
      <w:r w:rsidR="00762706">
        <w:rPr>
          <w:rFonts w:ascii="Arial" w:hAnsi="Arial" w:cs="Arial"/>
          <w:b/>
        </w:rPr>
        <w:t xml:space="preserve"> </w:t>
      </w:r>
      <w:r w:rsidR="002F4011" w:rsidRPr="002F4011">
        <w:rPr>
          <w:rFonts w:ascii="Arial" w:hAnsi="Arial" w:cs="Arial"/>
        </w:rPr>
        <w:t>only for Canadian Suppliers where multiple taxes for 1 line is possible scenario.</w:t>
      </w:r>
      <w:r w:rsidR="00357145">
        <w:rPr>
          <w:rFonts w:ascii="Arial" w:hAnsi="Arial" w:cs="Arial"/>
        </w:rPr>
        <w:t xml:space="preserve"> For the rest cases tag </w:t>
      </w:r>
      <w:r w:rsidR="00357145" w:rsidRPr="006F7AB9">
        <w:rPr>
          <w:rFonts w:ascii="Arial" w:hAnsi="Arial" w:cs="Arial"/>
          <w:b/>
        </w:rPr>
        <w:t>TaxSubtotal</w:t>
      </w:r>
      <w:r w:rsidR="00357145" w:rsidRPr="006F7AB9">
        <w:rPr>
          <w:rFonts w:ascii="Arial" w:hAnsi="Arial" w:cs="Arial"/>
        </w:rPr>
        <w:t>, in</w:t>
      </w:r>
      <w:r w:rsidR="002C71B4">
        <w:rPr>
          <w:rFonts w:ascii="Arial" w:hAnsi="Arial" w:cs="Arial"/>
        </w:rPr>
        <w:t xml:space="preserve"> </w:t>
      </w:r>
      <w:r w:rsidR="00866F9C">
        <w:rPr>
          <w:rFonts w:ascii="Arial" w:hAnsi="Arial" w:cs="Arial"/>
          <w:b/>
        </w:rPr>
        <w:t>TaxInfo</w:t>
      </w:r>
      <w:r w:rsidR="00357145" w:rsidRPr="006F7AB9">
        <w:rPr>
          <w:rFonts w:ascii="Arial" w:hAnsi="Arial" w:cs="Arial"/>
        </w:rPr>
        <w:t>, in</w:t>
      </w:r>
      <w:r w:rsidR="00762706">
        <w:rPr>
          <w:rFonts w:ascii="Arial" w:hAnsi="Arial" w:cs="Arial"/>
        </w:rPr>
        <w:t xml:space="preserve"> </w:t>
      </w:r>
      <w:r w:rsidR="00357145" w:rsidRPr="006F7AB9">
        <w:rPr>
          <w:rFonts w:ascii="Arial" w:hAnsi="Arial" w:cs="Arial"/>
          <w:b/>
        </w:rPr>
        <w:t>AllowanceCharge</w:t>
      </w:r>
      <w:r w:rsidR="00762706">
        <w:rPr>
          <w:rFonts w:ascii="Arial" w:hAnsi="Arial" w:cs="Arial"/>
          <w:b/>
        </w:rPr>
        <w:t xml:space="preserve"> </w:t>
      </w:r>
      <w:r w:rsidR="00357145" w:rsidRPr="00357145">
        <w:rPr>
          <w:rFonts w:ascii="Arial" w:hAnsi="Arial" w:cs="Arial"/>
        </w:rPr>
        <w:t>should be provided once.</w:t>
      </w:r>
    </w:p>
    <w:p w:rsidR="006F7AB9" w:rsidRDefault="006F7AB9" w:rsidP="00176932">
      <w:pPr>
        <w:ind w:left="1440"/>
        <w:rPr>
          <w:rFonts w:ascii="Arial" w:hAnsi="Arial" w:cs="Arial"/>
        </w:rPr>
      </w:pPr>
    </w:p>
    <w:p w:rsidR="00211C7F" w:rsidRDefault="00211C7F" w:rsidP="00176932">
      <w:pPr>
        <w:ind w:left="1440"/>
        <w:rPr>
          <w:rFonts w:ascii="Arial" w:hAnsi="Arial" w:cs="Arial"/>
        </w:rPr>
      </w:pPr>
    </w:p>
    <w:p w:rsidR="00BD68B7" w:rsidRDefault="00926D96" w:rsidP="00926D9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2.4. </w:t>
      </w:r>
      <w:r w:rsidR="00DC734E">
        <w:rPr>
          <w:rFonts w:ascii="Arial" w:hAnsi="Arial" w:cs="Arial"/>
          <w:b/>
        </w:rPr>
        <w:t>Structure o</w:t>
      </w:r>
      <w:r w:rsidR="00BD68B7">
        <w:rPr>
          <w:rFonts w:ascii="Arial" w:hAnsi="Arial" w:cs="Arial"/>
          <w:b/>
        </w:rPr>
        <w:t>f Line Level</w:t>
      </w:r>
    </w:p>
    <w:p w:rsidR="00C24D99" w:rsidRDefault="00C24D99" w:rsidP="00C24D99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>Part of the information on Line level is provided in tags which occur only once and another part of the information is provided in tags which can repeat:</w:t>
      </w:r>
    </w:p>
    <w:p w:rsidR="00C24D99" w:rsidRDefault="00C24D99" w:rsidP="00C24D99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Tag </w:t>
      </w:r>
      <w:r w:rsidR="006E749C" w:rsidRPr="006E749C">
        <w:rPr>
          <w:rFonts w:ascii="Arial" w:hAnsi="Arial" w:cs="Arial"/>
          <w:b/>
        </w:rPr>
        <w:t xml:space="preserve">LineDetail </w:t>
      </w:r>
      <w:r w:rsidRPr="00224A3D">
        <w:rPr>
          <w:rFonts w:ascii="Arial" w:hAnsi="Arial" w:cs="Arial"/>
        </w:rPr>
        <w:t>can occur 0, 1 or many times</w:t>
      </w:r>
      <w:r>
        <w:rPr>
          <w:rFonts w:ascii="Arial" w:hAnsi="Arial" w:cs="Arial"/>
        </w:rPr>
        <w:t xml:space="preserve"> as it contains additional Line information (Line detail)</w:t>
      </w:r>
    </w:p>
    <w:p w:rsidR="00C24D99" w:rsidRPr="002F4011" w:rsidRDefault="00C24D99" w:rsidP="00C24D99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Tag </w:t>
      </w:r>
      <w:r w:rsidRPr="006F7AB9">
        <w:rPr>
          <w:rFonts w:ascii="Arial" w:hAnsi="Arial" w:cs="Arial"/>
          <w:b/>
        </w:rPr>
        <w:t>TaxSubtotal</w:t>
      </w:r>
      <w:r w:rsidRPr="006F7AB9">
        <w:rPr>
          <w:rFonts w:ascii="Arial" w:hAnsi="Arial" w:cs="Arial"/>
        </w:rPr>
        <w:t>, in</w:t>
      </w:r>
      <w:r w:rsidR="00945145">
        <w:rPr>
          <w:rFonts w:ascii="Arial" w:hAnsi="Arial" w:cs="Arial"/>
        </w:rPr>
        <w:t xml:space="preserve"> </w:t>
      </w:r>
      <w:r w:rsidR="006E749C">
        <w:rPr>
          <w:rFonts w:ascii="Arial" w:hAnsi="Arial" w:cs="Arial"/>
          <w:b/>
        </w:rPr>
        <w:t>TaxInfo</w:t>
      </w:r>
      <w:r w:rsidRPr="006F7AB9">
        <w:rPr>
          <w:rFonts w:ascii="Arial" w:hAnsi="Arial" w:cs="Arial"/>
        </w:rPr>
        <w:t>, in</w:t>
      </w:r>
      <w:r w:rsidR="00945145">
        <w:rPr>
          <w:rFonts w:ascii="Arial" w:hAnsi="Arial" w:cs="Arial"/>
        </w:rPr>
        <w:t xml:space="preserve"> </w:t>
      </w:r>
      <w:r w:rsidR="006E749C" w:rsidRPr="006E749C">
        <w:rPr>
          <w:rFonts w:ascii="Arial" w:hAnsi="Arial" w:cs="Arial"/>
          <w:b/>
        </w:rPr>
        <w:t xml:space="preserve">LineDetail </w:t>
      </w:r>
      <w:r w:rsidRPr="00224A3D">
        <w:rPr>
          <w:rFonts w:ascii="Arial" w:hAnsi="Arial" w:cs="Arial"/>
        </w:rPr>
        <w:t>can occur 0, 1 or many times</w:t>
      </w:r>
      <w:r>
        <w:rPr>
          <w:rFonts w:ascii="Arial" w:hAnsi="Arial" w:cs="Arial"/>
        </w:rPr>
        <w:t xml:space="preserve"> and it contains information regarding the taxes applied to the Line Item. – The main tag </w:t>
      </w:r>
      <w:r w:rsidRPr="006F7AB9">
        <w:rPr>
          <w:rFonts w:ascii="Arial" w:hAnsi="Arial" w:cs="Arial"/>
          <w:b/>
        </w:rPr>
        <w:t>Tax</w:t>
      </w:r>
      <w:r w:rsidR="006E749C">
        <w:rPr>
          <w:rFonts w:ascii="Arial" w:hAnsi="Arial" w:cs="Arial"/>
          <w:b/>
        </w:rPr>
        <w:t>Info</w:t>
      </w:r>
      <w:r w:rsidR="00945145">
        <w:rPr>
          <w:rFonts w:ascii="Arial" w:hAnsi="Arial" w:cs="Arial"/>
          <w:b/>
        </w:rPr>
        <w:t xml:space="preserve"> </w:t>
      </w:r>
      <w:r w:rsidRPr="002F4011">
        <w:rPr>
          <w:rFonts w:ascii="Arial" w:hAnsi="Arial" w:cs="Arial"/>
        </w:rPr>
        <w:t>is not mandatory for US</w:t>
      </w:r>
      <w:r w:rsidR="009451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offshore suppliers, and can be skipped when the Supplier’s Country is US or offshore and the supplier doesn’t want to provide tax information for the </w:t>
      </w:r>
      <w:r w:rsidR="00E57B82">
        <w:rPr>
          <w:rFonts w:ascii="Arial" w:hAnsi="Arial" w:cs="Arial"/>
        </w:rPr>
        <w:t>Line item</w:t>
      </w:r>
      <w:r>
        <w:rPr>
          <w:rFonts w:ascii="Arial" w:hAnsi="Arial" w:cs="Arial"/>
        </w:rPr>
        <w:t xml:space="preserve">. Tag </w:t>
      </w:r>
      <w:r w:rsidRPr="006F7AB9">
        <w:rPr>
          <w:rFonts w:ascii="Arial" w:hAnsi="Arial" w:cs="Arial"/>
          <w:b/>
        </w:rPr>
        <w:t>TaxSubtotal</w:t>
      </w:r>
      <w:r w:rsidRPr="006F7AB9">
        <w:rPr>
          <w:rFonts w:ascii="Arial" w:hAnsi="Arial" w:cs="Arial"/>
        </w:rPr>
        <w:t>, in</w:t>
      </w:r>
      <w:r w:rsidRPr="006F7AB9">
        <w:rPr>
          <w:rFonts w:ascii="Arial" w:hAnsi="Arial" w:cs="Arial"/>
          <w:b/>
        </w:rPr>
        <w:t>Tax</w:t>
      </w:r>
      <w:r w:rsidR="006E749C">
        <w:rPr>
          <w:rFonts w:ascii="Arial" w:hAnsi="Arial" w:cs="Arial"/>
          <w:b/>
        </w:rPr>
        <w:t>Info</w:t>
      </w:r>
      <w:r w:rsidR="00945145">
        <w:rPr>
          <w:rFonts w:ascii="Arial" w:hAnsi="Arial" w:cs="Arial"/>
          <w:b/>
        </w:rPr>
        <w:t xml:space="preserve"> </w:t>
      </w:r>
      <w:r w:rsidRPr="002F4011">
        <w:rPr>
          <w:rFonts w:ascii="Arial" w:hAnsi="Arial" w:cs="Arial"/>
        </w:rPr>
        <w:t>ca</w:t>
      </w:r>
      <w:r>
        <w:rPr>
          <w:rFonts w:ascii="Arial" w:hAnsi="Arial" w:cs="Arial"/>
        </w:rPr>
        <w:t xml:space="preserve">n be provided more than once in 1 </w:t>
      </w:r>
      <w:r w:rsidR="006E749C" w:rsidRPr="006E749C">
        <w:rPr>
          <w:rFonts w:ascii="Arial" w:hAnsi="Arial" w:cs="Arial"/>
          <w:b/>
        </w:rPr>
        <w:t xml:space="preserve">LineDetail </w:t>
      </w:r>
      <w:r w:rsidRPr="002F4011">
        <w:rPr>
          <w:rFonts w:ascii="Arial" w:hAnsi="Arial" w:cs="Arial"/>
        </w:rPr>
        <w:t>only for Canadian Suppliers where multiple taxes for 1 line is possible scenario.</w:t>
      </w:r>
      <w:r>
        <w:rPr>
          <w:rFonts w:ascii="Arial" w:hAnsi="Arial" w:cs="Arial"/>
        </w:rPr>
        <w:t xml:space="preserve"> For the rest cases tag </w:t>
      </w:r>
      <w:r w:rsidRPr="006F7AB9">
        <w:rPr>
          <w:rFonts w:ascii="Arial" w:hAnsi="Arial" w:cs="Arial"/>
          <w:b/>
        </w:rPr>
        <w:t>TaxSubtotal</w:t>
      </w:r>
      <w:r w:rsidRPr="006F7AB9">
        <w:rPr>
          <w:rFonts w:ascii="Arial" w:hAnsi="Arial" w:cs="Arial"/>
        </w:rPr>
        <w:t>, in</w:t>
      </w:r>
      <w:r w:rsidR="00945145">
        <w:rPr>
          <w:rFonts w:ascii="Arial" w:hAnsi="Arial" w:cs="Arial"/>
        </w:rPr>
        <w:t xml:space="preserve"> </w:t>
      </w:r>
      <w:r w:rsidRPr="006F7AB9">
        <w:rPr>
          <w:rFonts w:ascii="Arial" w:hAnsi="Arial" w:cs="Arial"/>
          <w:b/>
        </w:rPr>
        <w:t>Tax</w:t>
      </w:r>
      <w:r w:rsidR="006E749C">
        <w:rPr>
          <w:rFonts w:ascii="Arial" w:hAnsi="Arial" w:cs="Arial"/>
          <w:b/>
        </w:rPr>
        <w:t>Info</w:t>
      </w:r>
      <w:r w:rsidRPr="006F7AB9">
        <w:rPr>
          <w:rFonts w:ascii="Arial" w:hAnsi="Arial" w:cs="Arial"/>
        </w:rPr>
        <w:t>, in</w:t>
      </w:r>
      <w:r w:rsidR="00945145">
        <w:rPr>
          <w:rFonts w:ascii="Arial" w:hAnsi="Arial" w:cs="Arial"/>
        </w:rPr>
        <w:t xml:space="preserve"> </w:t>
      </w:r>
      <w:r w:rsidR="006E749C" w:rsidRPr="006E749C">
        <w:rPr>
          <w:rFonts w:ascii="Arial" w:hAnsi="Arial" w:cs="Arial"/>
          <w:b/>
        </w:rPr>
        <w:t xml:space="preserve">LineDetail </w:t>
      </w:r>
      <w:r w:rsidRPr="00357145">
        <w:rPr>
          <w:rFonts w:ascii="Arial" w:hAnsi="Arial" w:cs="Arial"/>
        </w:rPr>
        <w:t>should be provided once.</w:t>
      </w:r>
    </w:p>
    <w:p w:rsidR="007C3F9A" w:rsidRDefault="007C3F9A" w:rsidP="007C3F9A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Tag </w:t>
      </w:r>
      <w:r w:rsidRPr="00BD68B7">
        <w:rPr>
          <w:rFonts w:ascii="Arial" w:hAnsi="Arial" w:cs="Arial"/>
          <w:b/>
        </w:rPr>
        <w:t>AdditionalDocumentReference</w:t>
      </w:r>
      <w:r w:rsidR="00DF514D">
        <w:rPr>
          <w:rFonts w:ascii="Arial" w:hAnsi="Arial" w:cs="Arial"/>
          <w:b/>
        </w:rPr>
        <w:t xml:space="preserve"> </w:t>
      </w:r>
      <w:r w:rsidRPr="00224A3D">
        <w:rPr>
          <w:rFonts w:ascii="Arial" w:hAnsi="Arial" w:cs="Arial"/>
        </w:rPr>
        <w:t>can occur 0, 1 or many times</w:t>
      </w:r>
      <w:r>
        <w:rPr>
          <w:rFonts w:ascii="Arial" w:hAnsi="Arial" w:cs="Arial"/>
        </w:rPr>
        <w:t xml:space="preserve"> and it contains information r</w:t>
      </w:r>
      <w:r w:rsidR="004C5C33">
        <w:rPr>
          <w:rFonts w:ascii="Arial" w:hAnsi="Arial" w:cs="Arial"/>
        </w:rPr>
        <w:t>egarding some Detail Reference</w:t>
      </w:r>
      <w:r>
        <w:rPr>
          <w:rFonts w:ascii="Arial" w:hAnsi="Arial" w:cs="Arial"/>
        </w:rPr>
        <w:t xml:space="preserve"> which are recognized based on the Qualifier in tag</w:t>
      </w:r>
      <w:r w:rsidR="00DF514D">
        <w:rPr>
          <w:rFonts w:ascii="Arial" w:hAnsi="Arial" w:cs="Arial"/>
        </w:rPr>
        <w:t xml:space="preserve"> </w:t>
      </w:r>
      <w:r w:rsidRPr="00BD68B7">
        <w:rPr>
          <w:rFonts w:ascii="Arial" w:hAnsi="Arial" w:cs="Arial"/>
          <w:b/>
        </w:rPr>
        <w:t>DocumentType</w:t>
      </w:r>
      <w:r w:rsidR="00DF514D">
        <w:rPr>
          <w:rFonts w:ascii="Arial" w:hAnsi="Arial" w:cs="Arial"/>
          <w:b/>
        </w:rPr>
        <w:t xml:space="preserve"> </w:t>
      </w:r>
      <w:r w:rsidRPr="00BD68B7">
        <w:rPr>
          <w:rFonts w:ascii="Arial" w:hAnsi="Arial" w:cs="Arial"/>
        </w:rPr>
        <w:t>(for the</w:t>
      </w:r>
      <w:r>
        <w:rPr>
          <w:rFonts w:ascii="Arial" w:hAnsi="Arial" w:cs="Arial"/>
        </w:rPr>
        <w:t xml:space="preserve"> full</w:t>
      </w:r>
      <w:r w:rsidRPr="00BD68B7">
        <w:rPr>
          <w:rFonts w:ascii="Arial" w:hAnsi="Arial" w:cs="Arial"/>
        </w:rPr>
        <w:t xml:space="preserve"> list of valid Qualifier codes, please refer to </w:t>
      </w:r>
      <w:r>
        <w:rPr>
          <w:rFonts w:ascii="Arial" w:hAnsi="Arial" w:cs="Arial"/>
          <w:b/>
        </w:rPr>
        <w:t>Detail</w:t>
      </w:r>
      <w:r w:rsidRPr="00BF4EDA">
        <w:rPr>
          <w:rFonts w:ascii="Arial" w:hAnsi="Arial" w:cs="Arial"/>
          <w:b/>
        </w:rPr>
        <w:t>RefsCodeList</w:t>
      </w:r>
      <w:r w:rsidR="001346FE">
        <w:rPr>
          <w:rFonts w:ascii="Arial" w:hAnsi="Arial" w:cs="Arial"/>
          <w:b/>
        </w:rPr>
        <w:t xml:space="preserve"> in Derivations.xlsx</w:t>
      </w:r>
      <w:r w:rsidRPr="00BD68B7">
        <w:rPr>
          <w:rFonts w:ascii="Arial" w:hAnsi="Arial" w:cs="Arial"/>
        </w:rPr>
        <w:t>)</w:t>
      </w:r>
    </w:p>
    <w:p w:rsidR="00C24D99" w:rsidRDefault="00C24D99" w:rsidP="00C24D99">
      <w:pPr>
        <w:ind w:left="1440"/>
        <w:rPr>
          <w:rFonts w:ascii="Arial" w:hAnsi="Arial" w:cs="Arial"/>
        </w:rPr>
      </w:pPr>
    </w:p>
    <w:p w:rsidR="00926D96" w:rsidRDefault="00926D96" w:rsidP="00BD68B7">
      <w:pPr>
        <w:ind w:left="1440"/>
        <w:rPr>
          <w:rFonts w:ascii="Arial" w:hAnsi="Arial" w:cs="Arial"/>
        </w:rPr>
      </w:pPr>
    </w:p>
    <w:p w:rsidR="001C3CB8" w:rsidRDefault="001C3CB8" w:rsidP="00926D96">
      <w:pPr>
        <w:rPr>
          <w:rFonts w:ascii="Arial" w:hAnsi="Arial" w:cs="Arial"/>
        </w:rPr>
      </w:pPr>
    </w:p>
    <w:p w:rsidR="00606384" w:rsidRDefault="00606384" w:rsidP="00926D96">
      <w:pPr>
        <w:rPr>
          <w:rFonts w:ascii="Arial" w:hAnsi="Arial" w:cs="Arial"/>
        </w:rPr>
      </w:pPr>
    </w:p>
    <w:p w:rsidR="00606384" w:rsidRDefault="00606384" w:rsidP="00926D96">
      <w:pPr>
        <w:rPr>
          <w:rFonts w:ascii="Arial" w:hAnsi="Arial" w:cs="Arial"/>
        </w:rPr>
      </w:pPr>
    </w:p>
    <w:p w:rsidR="00606384" w:rsidRDefault="00606384" w:rsidP="00926D96">
      <w:pPr>
        <w:rPr>
          <w:rFonts w:ascii="Arial" w:hAnsi="Arial" w:cs="Arial"/>
        </w:rPr>
      </w:pPr>
    </w:p>
    <w:p w:rsidR="00606384" w:rsidRDefault="00606384" w:rsidP="00926D96">
      <w:pPr>
        <w:rPr>
          <w:rFonts w:ascii="Arial" w:hAnsi="Arial" w:cs="Arial"/>
        </w:rPr>
      </w:pPr>
    </w:p>
    <w:p w:rsidR="00606384" w:rsidRDefault="00606384" w:rsidP="00926D96">
      <w:pPr>
        <w:rPr>
          <w:rFonts w:ascii="Arial" w:hAnsi="Arial" w:cs="Arial"/>
        </w:rPr>
      </w:pPr>
    </w:p>
    <w:p w:rsidR="00606384" w:rsidRDefault="00606384" w:rsidP="00926D96">
      <w:pPr>
        <w:rPr>
          <w:rFonts w:ascii="Arial" w:hAnsi="Arial" w:cs="Arial"/>
        </w:rPr>
      </w:pPr>
    </w:p>
    <w:p w:rsidR="00664A37" w:rsidRDefault="00664A37" w:rsidP="00926D96">
      <w:pPr>
        <w:rPr>
          <w:rFonts w:ascii="Arial" w:hAnsi="Arial" w:cs="Arial"/>
        </w:rPr>
      </w:pPr>
    </w:p>
    <w:p w:rsidR="00867F3B" w:rsidRPr="00867F3B" w:rsidRDefault="00867F3B" w:rsidP="00926D96">
      <w:pPr>
        <w:pStyle w:val="ListParagraph"/>
        <w:numPr>
          <w:ilvl w:val="0"/>
          <w:numId w:val="29"/>
        </w:numPr>
        <w:contextualSpacing w:val="0"/>
        <w:textAlignment w:val="auto"/>
      </w:pPr>
      <w:r>
        <w:rPr>
          <w:rFonts w:ascii="Arial" w:hAnsi="Arial" w:cs="Arial"/>
          <w:b/>
        </w:rPr>
        <w:t xml:space="preserve">Mapping Elements and Detailed Explanation </w:t>
      </w:r>
    </w:p>
    <w:tbl>
      <w:tblPr>
        <w:tblW w:w="15593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3"/>
        <w:gridCol w:w="2176"/>
        <w:gridCol w:w="3969"/>
        <w:gridCol w:w="2126"/>
        <w:gridCol w:w="709"/>
        <w:gridCol w:w="851"/>
        <w:gridCol w:w="850"/>
        <w:gridCol w:w="709"/>
      </w:tblGrid>
      <w:tr w:rsidR="00F21CE0" w:rsidRPr="00F21CE0" w:rsidTr="00F21CE0">
        <w:tc>
          <w:tcPr>
            <w:tcW w:w="4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F21CE0" w:rsidRPr="00F21CE0" w:rsidRDefault="00E7528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E75283">
              <w:rPr>
                <w:rFonts w:eastAsia="Times New Roman"/>
                <w:color w:val="000000"/>
                <w:lang w:val="bg-BG" w:eastAsia="bg-BG"/>
              </w:rPr>
              <w:t> </w:t>
            </w:r>
            <w:r w:rsidR="00F21CE0"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Simple XML Structure</w:t>
            </w:r>
          </w:p>
        </w:tc>
        <w:tc>
          <w:tcPr>
            <w:tcW w:w="2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Element Name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Mapping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Notes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max Length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Tungsten Specifics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Country Specifics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Buyer Specifics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&lt;?xml version="1.0"?&gt;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&lt;Invoice xmlns:xsi="http://www.w3.org/2001/XMLSchema-instance" xmlns:xsd="http://www.w3.org/2001/XMLSchema"&gt;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&lt;InvoiceNumber&gt;InvoiceNumber&lt;/InvoiceNumber&gt;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InvoiceHeader/InvoiceNumber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&lt;InvoiceDate&gt;InvoiceDate&lt;/InvoiceDate&gt;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InvoiceHeader/InvoiceDate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&lt;TaxPointDate&gt;TaxPointDate&lt;/TaxPointDate&gt;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Point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InvoiceHeader/TaxPointDate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&lt;InvoiceType&gt;Invoice&lt;/InvoiceType&gt;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Type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InvoiceHeader/InvoiceType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should be populated with "380" (for  Invoice) or "381" (for Credit Note) - if tag is empty or missing the invoice will fail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&lt;BuyerID&gt;BuyerID&lt;/BuyerID&gt;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BuyerID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Invoice/InvoiceHeader/BuyerOBXIdentifier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7070F8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70F8" w:rsidRPr="007070F8" w:rsidRDefault="007070F8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&lt;SupplierID&gt;SupplierID&lt;/SupplierID&gt;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70F8" w:rsidRPr="007070F8" w:rsidRDefault="007070F8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Supplier ID (Tungsten AAA number for the Supplier)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70F8" w:rsidRPr="00F21CE0" w:rsidRDefault="007070F8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70F8" w:rsidRPr="007070F8" w:rsidRDefault="007070F8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Can be missing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70F8" w:rsidRPr="007070F8" w:rsidRDefault="007070F8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70F8" w:rsidRPr="00F21CE0" w:rsidRDefault="007070F8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70F8" w:rsidRPr="00F21CE0" w:rsidRDefault="007070F8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70F8" w:rsidRPr="00F21CE0" w:rsidRDefault="007070F8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&lt;InvoiceDetail&gt;InvoiceDetail1&lt;/InvoiceDetail&gt;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Detail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InvoiceHeader/HeaderGenTexts/HeaderGenText/Description (ID1)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 repeat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&lt;InvoiceDetail&gt;InvoiceDetail2&lt;/InvoiceDetail&gt;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Detail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InvoiceHeader/HeaderGenTexts/HeaderGenText/Description (ID1)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 repeat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&lt;InvoiceDetail&gt;InvoiceDetail3&lt;/InvoiceDetail&gt;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Detail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InvoiceHeader/HeaderGenTexts/HeaderGenText/Description (ID1)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 repeat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&lt;CurrencyCode&gt;CurrencyCode&lt;/CurrencyCode&gt;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Currency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InvoiceHeader/DefaultCurrencyType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CurrencyCodeList (augmentations)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&lt;OriginalInvoiceNumber&gt;OriginalInvoiceNumber&lt;/OriginalInvoiceNumber&gt;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Original Invoice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InvoiceHeader/OriginalInvoiceNo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&lt;OriginalInvoiceDate&gt;OriginalInvoiceDate&lt;/OriginalInvoiceDate&gt;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Original Invoice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InvoiceHeader/InvoiceHeaderDates/InvoiceHeaderDate/InvoiceDate (Original Invoice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410AEF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&lt;Original</w:t>
            </w:r>
            <w:r w:rsidR="00410AEF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Delivery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Date&gt;Original</w:t>
            </w:r>
            <w:r w:rsidR="00410AEF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Delivery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Date&lt;/Original</w:t>
            </w:r>
            <w:r w:rsidR="00410AEF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Delivery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410AEF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 xml:space="preserve">Original </w:t>
            </w:r>
            <w:r w:rsidR="00410AEF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Delivery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 xml:space="preserve">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410AEF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 xml:space="preserve">InvoiceHeader/InvoiceHeaderDates/InvoiceHeaderDate/InvoiceDate (Original </w:t>
            </w:r>
            <w:r w:rsidR="00410AEF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Delivery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 xml:space="preserve">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&lt;CreditReason&gt;CreditReason&lt;/CreditReason&gt;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Credit Reason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InvoiceHeader/HeaderGenTexts/HeaderGenText/Description (CR1)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&lt;PONumber&gt;PONumber&lt;/PONumber&gt;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PO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InvoiceHeader/PONumber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&lt;DeliveryNoteNumber&gt;DeliveryNoteNumber&lt;/DeliveryNoteNumber&gt;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Delivery Note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InvoiceHeader/DeliveryNoteNumber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&lt;StartDate&gt;StartDate&lt;/StartDate&gt;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Start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InvoiceHeader/InvoiceHeaderDates/InvoiceHeaderDate/InvoiceDate (Start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&lt;EndDate&gt;EndDate&lt;/EndDate&gt;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End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InvoiceHeader/InvoiceHeaderDates/InvoiceHeaderDate/InvoiceDate (End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&lt;OrderDate&gt;OrderDate&lt;/OrderDate&gt;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Order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InvoiceHeader/InvoiceHeaderDates/InvoiceHeaderDate/InvoiceDate (Order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&lt;DeliveryDate&gt;DeliveryDate&lt;/DeliveryDate&gt;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Delivery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InvoiceHeader/InvoiceHeaderDates/InvoiceHeaderDate/InvoiceDate (Delivery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&lt;ShipDate&gt;ShipDate&lt;/ShipDate&gt;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InvoiceHeader/InvoiceHeaderDates/InvoiceHeaderDate/InvoiceDate (Ship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&lt;CustomsDeclarationDate&gt;CustomsDeclarationDate&lt;/CustomsDeclarationDate&gt;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Customs Declaration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InvoiceHeader/InvoiceHeaderDates/InvoiceHeaderDate/InvoiceDate (Date of Legal Motion)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&lt;PaymentDueByDate&gt;PaymentDueByDate&lt;/PaymentDueByDate&gt;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Payment Due By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InvoiceHeader/InvoiceHeaderDates/InvoiceHeaderDate/InvoiceDate (Paymnet Due By)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&lt;EarlyPaymentDate&gt;EarlyPaymentDate&lt;/EarlyPaymentDate&gt;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Early Payment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InvoiceHeader/InvoiceHeaderDates/InvoiceHeaderDate/InvoiceDate (Early Payment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&lt;DocumentType&gt;SHIPMENT_NUMBER&lt;/DocumentType&gt;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SHIPMENT_NUMBER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&lt;ID&gt;ShipmentNumber&lt;/ID&gt;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Shipment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(SHN)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&lt;DocumentType&gt;BUYER_COST_CENTER&lt;/DocumentType&gt;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BUYER_COST_CENTER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&lt;ID&gt;BuyerCostCenter&lt;/ID&gt;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Buyer Cost Center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(BCC)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&lt;DocumentType&gt;BILL_OF_LADING&lt;/DocumentType&gt;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BILL_OF_LADING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&lt;ID&gt;BillOfLading&lt;/ID&gt;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Bill Of Lading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(BIL)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&lt;DocumentType&gt;CONTRACT_ID&lt;/DocumentType&gt;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CONTRACT_ID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&lt;ID&gt;ContractID&lt;/ID&gt;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Contract 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(BCN)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&lt;DocumentType&gt;DUNS_NUMBER&lt;/DocumentType&gt;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DUNS_NUMBER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&lt;ID&gt;DUNSNumber&lt;/ID&gt;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Dun &amp; Bradstreet Num.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(DUN)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&lt;DocumentType&gt;INCO_TERMS&lt;/DocumentType&gt;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INCO_TERMS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&lt;ID&gt;INCOTerms&lt;/ID&gt;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INCO Terms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(FOB09)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&lt;DocumentType&gt;WBS&lt;/DocumentType&gt;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WBS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&lt;ID&gt;WorkBreakdownStructure&lt;/ID&gt;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Work Breakdown Structure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(WBS)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&lt;DocumentType&gt;NATURE_OF_TAX&lt;/DocumentType&gt;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NATURE_OF_TAX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&lt;ID&gt;NatureOfTax&lt;/ID&gt;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Nature Of Tax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(NOT)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&lt;DocumentType&gt;PLACE_OF_ISSUE&lt;/DocumentType&gt;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PLACE_OF_ISSUE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&lt;ID&gt;PlaceOfIssue&lt;/ID&gt;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Place Of Issue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(POI)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&lt;DocumentType&gt;GL_NUMBER&lt;/DocumentType&gt;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GL_NUMBER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&lt;ID&gt;GLNumber&lt;/ID&gt;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GL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(GLN)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&lt;DocumentType&gt;ACCOUNT_NUMBER&lt;/DocumentType&gt;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ACCOUNT_NUMBER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&lt;ID&gt;AccountNumber&lt;/ID&gt;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Account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(AN)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&lt;DocumentType&gt;UTILITY_ID&lt;/DocumentType&gt;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UTILITY_ID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&lt;ID&gt;UtilityID&lt;/ID&gt;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Utility ID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(SAR1)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&lt;DocumentType&gt;ESR_REF&lt;/DocumentType&gt;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ESR_REF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&lt;ID&gt;ESRReference&lt;/ID&gt;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ESR Customer Ref.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(ESRCR)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&lt;DocumentType&gt;ESR_NUMBER&lt;/DocumentType&gt;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ESR_NUMBER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&lt;ID&gt;ESRNumber&lt;/ID&gt;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ESR Customer Num.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(ESRCN)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&lt;DocumentType&gt;WEIGHT&lt;/DocumentType&gt;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&lt;ID&gt;Weight&lt;/ID&gt;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(WT)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&lt;DocumentType&gt;NET_WEIGHT&lt;/DocumentType&gt;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NET_WEIGHT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&lt;ID&gt;NetWeight&lt;/ID&gt;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Net 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(NW)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&lt;DocumentType&gt;GROSS_WEIGHT&lt;/DocumentType&gt;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GROSS_WEIGHT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&lt;ID&gt;GrossWeight&lt;/ID&gt;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Gross 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(GW)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&lt;DocumentType&gt;NUMBER_OF_PACKS&lt;/DocumentType&gt;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NUMBER_OF_PACKS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&lt;ID&gt;NumberOfPackages&lt;/ID&gt;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Number Of Packages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(NP)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&lt;DocumentType&gt;MODE_OF_TRANSPORT&lt;/DocumentType&gt;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MODE_OF_TRANSPORT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&lt;ID&gt;ModeOfTransport&lt;/ID&gt;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Mode Of Transport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(MOT)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&lt;DocumentType&gt;EXPECTED_TIME_OF_ARRIVAL&lt;/DocumentType&gt;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EXPECTED_TIME_OF_ARRIVAL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&lt;ID&gt;ExpectedTimeOfArrival&lt;/ID&gt;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Expected Time Of Arrival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(ETA)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&lt;DocumentType&gt;PORT_OF_LOADING&lt;/DocumentType&gt;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PORT_OF_LOADING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&lt;ID&gt;PortOfLoading&lt;/ID&gt;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Port Of Loading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(POL)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&lt;DocumentType&gt;PORT_OF_DISCHARGE&lt;/DocumentType&gt;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PORT_OF_DISCHARGE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&lt;ID&gt;PortOfDischarge&lt;/ID&gt;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Port Of Discharge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(POD)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&lt;DocumentType&gt;CHARGE_CATEGORY&lt;/DocumentType&gt;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CHARGE_CATEGORY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&lt;ID&gt;ChargeCategory&lt;/ID&gt;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Charge Category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(AIRCC)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&lt;DocumentType&gt;WITHHOLDING_TAX_INDICATOR&lt;/DocumentType&gt;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WITHHOLDING_TAX_INDICATOR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&lt;ID&gt;WithholdingTaxIndicator&lt;/ID&gt;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Withhold Tax Indicator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(WHTC)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should be populated with "Yes" or "No"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&lt;DocumentType&gt;LICENSE_NUMBER&lt;/DocumentType&gt;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LICENSE_NUMBER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&lt;ID&gt;LicenseNumber&lt;/ID&gt;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License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(LCS)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&lt;DocumentType&gt;CUSTOMS_DECLARATION_NUMBER&lt;/DocumentType&gt;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CUSTOMS_DECLARATION_NUMBER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&lt;ID&gt;CustomsDeclarationNumber&lt;/ID&gt;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Customs Declaration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(LM)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&lt;DocumentType&gt;CUSTOMS_OFFICE&lt;/DocumentType&gt;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CUSTOMS_OFFICE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&lt;ID&gt;CustomsOffice&lt;/ID&gt;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Customs Office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(CUS)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21CE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1CE0" w:rsidRPr="00F21CE0" w:rsidRDefault="00F21CE0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BF71F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F71F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BF71F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F71F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&lt;DocumentType&gt;THIRD_PARTY_DELIVERY_TICKET_NUMBER&lt;/DocumentType&gt;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F71F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THIRD_PARTY_DELIVERY_TICKET_NUMBER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BF71F3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BF71F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F71F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&lt;ID&gt;ThirdPartyDeliveryTicketNumber&lt;/ID&gt;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F71F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Third Party Delivery Ticket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 (</w:t>
            </w:r>
            <w:r w:rsidRPr="00BF71F3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TPDTN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BF71F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F71F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1F3" w:rsidRPr="00F21CE0" w:rsidRDefault="00BF71F3" w:rsidP="00F21CE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B2472B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B2472B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</w:t>
            </w:r>
            <w:r w:rsidR="00C14570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DTR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B2472B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08699A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Delivery tax registration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B2472B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</w:t>
            </w:r>
            <w:r w:rsidR="00C14570" w:rsidRPr="0008699A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Delivery tax registration number</w:t>
            </w:r>
            <w:r w:rsidR="00C14570"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 xml:space="preserve"> 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C14570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08699A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Delivery tax registration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</w:t>
            </w:r>
            <w:r w:rsidR="00C1457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rRefs/HeaderRef/Description (DTR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B2472B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472B" w:rsidRPr="00F21CE0" w:rsidRDefault="00B2472B" w:rsidP="00B247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C14570" w:rsidRPr="00F21CE0" w:rsidTr="003E704E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C14570" w:rsidRPr="00F21CE0" w:rsidTr="003E704E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END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C1457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Endorsement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C14570" w:rsidRPr="00F21CE0" w:rsidTr="003E704E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</w:t>
            </w:r>
            <w:r w:rsidR="00D62014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Endor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sement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Endorsement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</w:t>
            </w: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rRefs/HeaderRef/Description (END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C14570" w:rsidRPr="00F21CE0" w:rsidTr="003E704E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ITC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C1457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Input tax credit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Input tax credit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Input tax credit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</w:t>
            </w: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rRefs/HeaderRef/Description (ITC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PTRCB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C1457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C14570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Payable tax on a reverse charge basis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Payable_tax_on_reverse_charge_basis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C14570" w:rsidRDefault="00D62014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C14570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Payable tax on a reverse charge basis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</w:t>
            </w: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rRefs/HeaderRef/Description (PTRCB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ISDN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C1457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ISD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ISD number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ISD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</w:t>
            </w: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rRefs/HeaderRef/Description (ISDN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C1457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3E704E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3E704E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APA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C1457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Advanced payment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HeaderRefsCodeList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3E704E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Advanced payment amount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Advanced payment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</w:t>
            </w: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rRefs/HeaderRef/Description (APA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C14570" w:rsidRPr="00F21CE0" w:rsidTr="003E704E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570" w:rsidRPr="00F21CE0" w:rsidRDefault="00C14570" w:rsidP="003E704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E5E7A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E5E7A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&lt;DocumentType&gt;SERIAL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SERIAL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E5E7A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&lt;ID&gt;Serial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Serial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 xml:space="preserve">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</w:t>
            </w: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rRefs/HeaderRef /Description (S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E5E7A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7A" w:rsidRPr="00F21CE0" w:rsidRDefault="000E5E7A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F7AF1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F7AF1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</w:t>
            </w:r>
            <w:r w:rsidRPr="000F7AF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BUYER_AFFILIATE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ED4344" w:rsidRDefault="00ED4344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BUYER_AFFILIATE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ED4344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F7AF1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764F53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764F5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&lt;ID&gt;BuyerAffiliate&lt;/ID&gt;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ED4344" w:rsidRDefault="00ED4344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 xml:space="preserve">Buyer </w:t>
            </w:r>
            <w:r w:rsidR="007F7D00"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Affiliate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ED4344" w:rsidRDefault="00ED4344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</w:t>
            </w: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rRefs/HeaderRef /Description (</w:t>
            </w: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BAT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ED4344" w:rsidRDefault="00ED4344" w:rsidP="00ED4344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F7AF1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ED4344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AF1" w:rsidRPr="00F21CE0" w:rsidRDefault="000F7AF1" w:rsidP="000E5E7A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E381E" w:rsidRPr="00F21CE0" w:rsidTr="00FC2A9C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E381E" w:rsidRPr="00F21CE0" w:rsidTr="00FC2A9C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0E381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EXPORT_NUMBER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ED4344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EXPORT_NUMBER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E381E" w:rsidRPr="00F21CE0" w:rsidTr="00FC2A9C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0E381E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764F5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ExportNumber</w:t>
            </w:r>
            <w:r w:rsidRPr="00764F5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ED4344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Export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ED4344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</w:t>
            </w: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rRefs/HeaderRef /Description (</w:t>
            </w:r>
            <w:r w:rsidR="000F01E0"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EN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ED4344" w:rsidRDefault="000E381E" w:rsidP="00FC2A9C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0E381E" w:rsidRPr="00F21CE0" w:rsidTr="00FC2A9C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81E" w:rsidRPr="00F21CE0" w:rsidRDefault="000E381E" w:rsidP="00FC2A9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C2A9C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C2A9C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</w:t>
            </w:r>
            <w:r w:rsidRPr="00F07C03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TICKET_NUMBER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07C0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TICKET_NUMBER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C2A9C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764F5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</w:t>
            </w: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TicketNumber</w:t>
            </w:r>
            <w:r w:rsidRPr="00764F53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07C03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Ticket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ED4344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</w:t>
            </w: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rRefs/HeaderRef /Description (</w:t>
            </w: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TNM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07C03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C2A9C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764F53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  <w:bookmarkStart w:id="1" w:name="_GoBack"/>
            <w:bookmarkEnd w:id="1"/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&lt;AccountingSupplierParty&gt;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From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&lt;Name&gt;InvoiceFromName&lt;/Name&gt;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From 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7E2367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Invoice From name and Address will be taken from Database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&lt;Street1&gt;InvoiceFromAddress1&lt;/Street1&gt;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From Street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Invoice From name and Address will be taken from Database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&lt;Street2&gt;InvoiceFromAddress2&lt;/Street2&gt;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From Street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Invoice From name and Address will be taken from Database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&lt;City&gt;InvoiceFromCity&lt;/City&gt;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From City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Invoice From name and Address will be taken from Database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&lt;PostalCode&gt;InvoiceFromPostalCode&lt;/PostalCode&gt;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From Postal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Invoice From name and Address will be taken from Database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&lt;State&gt;InvoiceFromState&lt;/State&gt;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From State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Invoice From name and Address will be taken from Database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&lt;Country&gt;InvoiceFromCountry&lt;/Country&gt;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From Country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Invoice From name and Address will be taken from Database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744726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&lt;TaxRegistrationNumber&gt;InvoiceFromTaxRegistrationNumber&lt;/TaxRegistrationNumber&gt;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Invoice From Tax Registration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SRN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10368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&lt;QST&gt;SupplierQSTTaxRegNumber&lt;/QST&gt;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QST Tax Reg. Num.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(QST)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Canadian Suppliers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&lt;PST&gt;SupplierPSTTaxRegNumber&lt;/PST&gt;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PST Tax Reg. Num.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(PST)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Canadian Suppliers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&lt;GST&gt;SupplierGSTTaxRegNumber&lt;/GST&gt;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GST Tax Reg. Num.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(GST)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Canadian Suppliers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&lt;HST&gt;SupplierHSTTaxRegNumber&lt;/HST&gt;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HST Tax Reg. Num.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(HST)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Canadian Suppliers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&lt;Contact&gt;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Main Supplier Contacts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&lt;Person&gt;SupplierContactName&lt;/Person&gt;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Main Supplier Contact 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InvoiceHeader/Parties/Party/PartyContacts/PartyContact/ContactName (SU - Main Supplier Contacts)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&lt;Telephone&gt;SupplierContactTel&lt;/Telephone&gt;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Main Supplier Contact Tel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InvoiceHeader/Parties/Party/PartyContacts/PartyContact/ContactTelNo (SU - Main Supplier Contacts)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&lt;Email&gt;SupplierContactEmai&lt;/Email&gt;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Main Supplier Contact Email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InvoiceHeader/Parties/Party/PartyContacts/PartyContact/ContactEmail (SU - Main Supplier Contacts)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&lt;ContactType&gt;MAIN_SUPPLIER&lt;/ContactType&gt;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MAIN_SUPPLIER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SupplierContactTypeCodeList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&lt;/Contact&gt;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&lt;Contact&gt;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Contacts for Invoice Queries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&lt;Person&gt;SupplierContactName&lt;/Person&gt;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Queries Contact 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InvoiceHeader/Parties/Party/PartyContacts/PartyContact/ContactName (SU - Email address for invoice queries)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&lt;Telephone&gt;SupplierContactTel&lt;/Telephone&gt;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Queries Contact  Tel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InvoiceHeader/Parties/Party/PartyContacts/PartyContact/ContactTelNo (SU - Email address for invoice queries)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&lt;Email&gt;SupplierContactEmai&lt;/Email&gt;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Queries Contact Email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InvoiceHeader/Parties/Party/PartyContacts/PartyContact/ContactEmail (SU - Email address for invoice queries)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&lt;ContactType&gt;INVOICE_QUERIES&lt;/ContactType&gt;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INVOICE_QUERIES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SupplierContactTypeCodeList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&lt;/Contact&gt;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&lt;/AccountingSupplierParty&gt;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&lt;AccountingCustomerParty&gt;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To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&lt;BuyerID&gt;BuyerID&lt;/BuyerID&gt;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8A638C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PartyNo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8A638C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PartyNo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8A638C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&lt;Name&gt;InvoiceToName&lt;/Name&gt;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To 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7E2367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Invoice </w:t>
            </w: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To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 name and Address will be taken from Database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&lt;Street1&gt;InvoiceToAddress1&lt;/Street1&gt;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To Street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7E2367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Invoice </w:t>
            </w: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To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 name and Address will be taken from Database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&lt;Street2&gt;InvoiceToAddress2&lt;/Street2&gt;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To Street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7E2367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Invoice </w:t>
            </w: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To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 name and Address will be taken from Database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&lt;City&gt;InvoiceToCity&lt;/City&gt;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To City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7E2367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Invoice </w:t>
            </w: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To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 name and Address will be taken from Database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&lt;PostalCode&gt;InvoiceToPostalCode&lt;/PostalCode&gt;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To Postal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7E2367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Invoice </w:t>
            </w: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To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 name and Address will be taken from Database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&lt;State&gt;InvoiceToState&lt;/State&gt;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To State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7E2367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Invoice </w:t>
            </w: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To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 name and Address will be taken from Database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&lt;Country&gt;InvoiceToCountry&lt;/Country&gt;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To Country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7E2367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Invoice </w:t>
            </w: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>To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 name and Address will be taken from Database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3E1BBB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744726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&lt;TaxRegistrationNumber&gt;InvoiceToTaxRegistrationNumber&lt;/TaxRegistrationNumber&gt;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Invoice To Tax Registration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BTN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10368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&lt;Contact&gt;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Main Buyer Contact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&lt;Person&gt;BuyerContactName&lt;/Person&gt;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Main Buyer Contact 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InvoiceHeader/Parties/Party/PartyContacts/PartyContact/ContactName (IV - Main Buyer Contacts)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&lt;Telephone&gt;BuyerContactTel&lt;/Telephone&gt;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Main Buyer Contact Tel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InvoiceHeader/Parties/Party/PartyContacts/PartyContact/ContactTelNo (IV - Main Buyer Contacts)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&lt;Email&gt;BuyerContactEmai&lt;/Email&gt;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Main Buyer Contact Email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InvoiceHeader/Parties/Party/PartyContacts/PartyContact/ContactEmail (IV - Main Buyer Contacts)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&lt;/Contact&gt;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&lt;/AccountingCustomerParty&gt;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&lt;SupplierFiscalRep&gt;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Fiscal Representative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&lt;Name&gt;SupplierFiscalRepName&lt;/Name&gt;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Fiscal Rep. 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InvoiceHeader/Parties/Party/PartyNames/PartyName/Name (LF)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&lt;Street1&gt;SupplierFiscalRepAddress1&lt;/Street1&gt;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Fiscal Rep. Street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(LF)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&lt;Street2&gt;SupplierFiscalRepAddress2&lt;/Street2&gt;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Fiscal Rep. Street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(LF)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&lt;City&gt;SupplierFiscalRepCity&lt;/City&gt;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Fiscal Rep. City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(LF)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&lt;PostalCode&gt;SupplierFiscalRepPostalCode&lt;/PostalCode&gt;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Fiscal Rep. Postal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(LF)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&lt;State&gt;SupplierFiscalRepState&lt;/State&gt;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Fiscal Rep. State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(LF)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&lt;Country&gt;SupplierFiscalRepCountry&lt;/Country&gt;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Fiscal Rep. Country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(LF)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&lt;TaxRegNumber&gt;SupplierFiscalRepTaxRegistrationNumber&lt;/TaxRegNumber&gt;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Fiscal Rep. Tax Reg.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(SAT)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&lt;/SupplierFiscalRep&gt;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&lt;ShipToParty&gt;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To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&lt;Name&gt;ShipToName&lt;/Name&gt;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To 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InvoiceHeader/Parties/Party/PartyNames/PartyName/Name (DP)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&lt;Street1&gt;ShipToAddress1&lt;/Street1&gt;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To Street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(DP)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&lt;Street2&gt;ShipToAddress2&lt;/Street2&gt;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To Street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(DP)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&lt;City&gt;ShipToCity&lt;/City&gt;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To City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(DP)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&lt;PostalCode&gt;ShipToPostalCode&lt;/PostalCode&gt;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To Postal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(DP)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&lt;State&gt;ShipToState&lt;/State&gt;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To State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(DP)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&lt;Country&gt;ShipToCountry&lt;/Country&gt;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To Country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(DP)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&lt;TaxRegNumber&gt;ShipToTaxRegistrationNumber&lt;/TaxRegNumber&gt;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To Tax Reg.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(DTR)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&lt;/ShipToParty&gt;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&lt;ShipFromParty&gt;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From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&lt;Name&gt;ShipFromName&lt;/Name&gt;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From 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InvoiceHeader/Parties/Party/PartyNames/PartyName/Name (SF)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&lt;Street1&gt;ShipFromAddress1&lt;/Street1&gt;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From Street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(SF)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&lt;Street2&gt;ShipFromAddress2&lt;/Street2&gt;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From Street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(SF)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&lt;City&gt;ShipFromCity&lt;/City&gt;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From Ccity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(SF)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&lt;PostalCode&gt;ShipFromPostalCode&lt;/PostalCode&gt;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From Postal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(SF)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&lt;State&gt;ShipFromState&lt;/State&gt;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From State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(SF)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&lt;Country&gt;ShipFromCountry&lt;/Country&gt;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From Country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(SF)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&lt;TaxRegNumber&gt;ShipFromTaxRegistrationNumber&lt;/TaxRegNumber&gt;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 From Tax Reg.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(SFTR)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&lt;/ShipFromParty&gt;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&lt;OrderedByParty&gt;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Ordered By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&lt;Name&gt;OrderedByName&lt;/Name&gt;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Ordered By  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InvoiceHeader/Parties/Party/PartyNames/PartyName/Name (BU)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&lt;Street1&gt;OrderedByAddress1&lt;/Street1&gt;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Ordered By Street1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(BU)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&lt;Street2&gt;OrderedByAddress2&lt;/Street2&gt;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Ordered By Street2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(BU)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&lt;City&gt;OrderedByCity&lt;/City&gt;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Ordered By City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(BU)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&lt;PostalCode&gt;OrderedByPostalCode&lt;/PostalCode&gt;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Ordered By Postal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(BU)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&lt;State&gt;OrderedByState&lt;/State&gt;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Ordered By State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(BU)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&lt;Country&gt;OrderedByCountry&lt;/Country&gt;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Ordered By Country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InvoiceHeader/Parties/Party/PartyStreets/PartyStreet/Street (BU)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&lt;/OrderedByParty&gt;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&lt;PaymentInfo&gt;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&lt;PaymentRef&gt;PaymentRef&lt;/PaymentRef&gt;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Payment Reference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(PRF)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&lt;PaymentMethod&gt;PaymentMethod&lt;/PaymentMethod&gt;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Payment Method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(FOP)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&lt;FormOfPayment&gt;FormOfPayment&lt;/FormOfPayment&gt;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Form Of Payment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(PAYMC)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&lt;PaymentTerms&gt;PaymentTerms&lt;/PaymentTerms&gt;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Payment Terms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InvoiceHeader/HeaderGenTexts/HeaderGenText/Description (PT1)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&lt;NetPaymentDays&gt;NetPaymentDays&lt;/NetPaymentDays&gt;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Net Payment Days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InvoiceHeader/HeaderGenTexts/HeaderGenText/Description (PTD)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&lt;/PaymentInfo&gt;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&lt;LocalCurrencyInfo&gt;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&lt;LocalCurrencyCode&gt;LocalCurrencyCode&lt;/LocalCurrencyCode&gt;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Local Currency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(LOCCUR)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&lt;ExchangeRate&gt;ExchangeRate&lt;/ExchangeRate&gt;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Exchange Rate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(TXC)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&lt;LocalCurrencyNetTotal&gt;LocalCurrencyNetTotal&lt;/LocalCurrencyNetTotal&gt;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Local Currency Net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(LOCNET)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&lt;LocalCurrencyTaxTotal&gt;LocalCurrencyTaxTotal&lt;/LocalCurrencyTaxTotal&gt;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Local Currency Tax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(LOCVAT)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&lt;LocalCurrencyGrossTotal&gt;LocalCurrencyGrossTotal&lt;/LocalCurrencyGrossTotal&gt;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Local Currency Gross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InvoiceHeader/HeaderRefs/HeaderRef/Description (LOCGRS)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&lt;/LocalCurrencyInfo&gt;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&lt;BankDetails&gt;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Bank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&lt;BankName&gt;BankName&lt;/BankName&gt;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Bank 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InvoiceHeader/InvoiceBankRemittanceDetail/BankName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&lt;BankAddress&gt;BankAddress&lt;/BankAddress&gt;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Bank Address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InvoiceHeader/InvoiceBankRemittanceDetail/BankAddress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&lt;BankSortCode&gt;BankSortCode&lt;/BankSortCode&gt;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Bank Sort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InvoiceHeader/InvoiceBankRemittanceDetail/BankSortCode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&lt;BankAccNum&gt;BankAccNum&lt;/BankAccNum&gt;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Bank Account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InvoiceHeader/InvoiceBankRemittanceDetail/BankAccountNo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&lt;BankAccName&gt;BankAccName&lt;/BankAccName&gt;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Bank Account 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InvoiceHeader/InvoiceBankRemittanceDetail/AccountName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&lt;IBAN&gt;IBAN&lt;/IBAN&gt;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IBAN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InvoiceHeader/InvoiceBankRemittanceDetail/IBAN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&lt;SWIFT&gt;SWIFT&lt;/SWIFT&gt;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SWIFT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InvoiceHeader/InvoiceBankRemittanceDetail/SWIFTNumber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&lt;/BankDetails&gt;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&lt;AllowanceCharge&gt;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Charge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 repeat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&lt;ChargeIndicator&gt;Special Charge&lt;/ChargeIndicator&gt;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Special Charge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InvoiceDetails/InvoiceDetail/DetailsTypeCategory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ChargeIndicatorCodeList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&lt;AllowanceChargeReason&gt;SpecialChargeDescription&lt;/AllowanceChargeReason&gt;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Special Charge Description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InvoiceDetails/InvoiceDetail/BaseItemDetail/PartNumDetails/PartNumDetail/PartDescription (VP)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&lt;Amount&gt;SpecialChargeAmount&lt;/Amount&gt;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Special Charge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InvoiceDetails/InvoiceDetail/LineItemTotalAfterDiscount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&lt;TaxInfo&gt;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&lt;TaxSubtotal&gt;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Information for Special Charge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 repeat for Canadian Suppliers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&lt;TaxAmount&gt;TaxAmountForCharge&lt;/TaxAmount&gt;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Amount For Special Charge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InvoiceDetails/InvoiceDetail/InvoiceDetailsTaxes/InvoiceDetailsTax/TaxAmount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&lt;Percent&gt;TaxRate&lt;/Percent&gt;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Rate For Special Charge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InvoiceDetails/InvoiceDetail/InvoiceDetailsTaxes/InvoiceDetailsTax/TaxPercent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&lt;TaxTypeCode&gt;TaxCategoryCode&lt;/TaxTypeCode&gt;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Category Code for Special Charge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InvoiceDetails/InvoiceDetail/InvoiceDetailsTaxes/InvoiceDetailsTax/TaxCategory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TaxCategoryCodeList (augmentations)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&lt;/TaxSubtotal&gt;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&lt;/TaxInfo&gt;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&lt;/AllowanceCharge&gt;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&lt;AllowanceCharge&gt;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Discount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 repeat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&lt;ChargeIndicator&gt;Discount&lt;/ChargeIndicator&gt;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Discount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InvoiceDetails/InvoiceDetail/DetailsTypeCategory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ChargeIndicatorCodeList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&lt;AllowanceChargeReason&gt;DiscountDescription&lt;/AllowanceChargeReason&gt;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Discount Description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InvoiceDetails/InvoiceDetail/BaseItemDetail/PartNumDetails/PartNumDetail/PartDescription (VP)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&lt;Amount&gt;DiscountAmount&lt;/Amount&gt;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Discount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InvoiceDetails/InvoiceDetail/LineItemTotalAfterDiscount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&lt;TaxInfo&gt;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&lt;TaxSubtotal&gt;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Information for Discount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 repeat for Canadian Suppliers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&lt;TaxAmount&gt;TaxAmountForDiscount&lt;/TaxAmount&gt;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Amount For Discount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InvoiceDetails/InvoiceDetail/InvoiceDetailsTaxes/InvoiceDetailsTax/TaxAmount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&lt;Percent&gt;TaxRate&lt;/Percent&gt;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Rate For Discount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InvoiceDetails/InvoiceDetail/InvoiceDetailsTaxes/InvoiceDetailsTax/TaxPercent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&lt;TaxTypeCode&gt;TaxCategoryCode&lt;/TaxTypeCode&gt;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Category Code for Discount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InvoiceDetails/InvoiceDetail/InvoiceDetailsTaxes/InvoiceDetailsTax/TaxCategory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TaxCategoryCodeList (augmentations)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&lt;/TaxSubtotal&gt;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&lt;/TaxInfo&gt;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&lt;/AllowanceCharge&gt;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&lt;InvoiceTotals&gt;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&lt;InvoiceNetAmount&gt;InvoiceNetAmount&lt;/InvoiceNetAmount&gt;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Net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Invoice/InvoiceSummary/InvoiceTotals/NetValue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&lt;TaxAmount&gt;InvoiceTaxAmount&lt;/TaxAmount&gt;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Total Tax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InvoiceSummary/InvoiceTotals/TaxValue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&lt;InvoiceGrossAmount&gt;InvoiceGrossAmount&lt;/InvoiceGrossAmount&gt;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 Gross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InvoiceSummary/InvoiceTotals/GrossValue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&lt;/InvoiceTotals&gt;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&lt;InvoiceDetails&gt;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&lt;LineItem&gt;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Line Item Information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 repeat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&lt;POLineNumber&gt;POLineNumber&lt;/POLineNumber&gt;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PO Line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InvoiceDetails/InvoiceDetail/POLineNumber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&lt;LineDetail&gt;LineDetail1&lt;/LineDetail&gt;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Line Detail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InvoiceDetails/InvoiceDetail/DetailsGenTexts/DetailsGenText/Description (LD1)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 repeat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&lt;LineDetail&gt;LineDetail2&lt;/LineDetail&gt;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Line Detail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InvoiceDetails/InvoiceDetail/DetailsGenTexts/DetailsGenText/Description (LD1)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 repeat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&lt;LineDetail&gt;LineDetail3&lt;/LineDetail&gt;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Line Detail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InvoiceDetails/InvoiceDetail/DetailsGenTexts/DetailsGenText/Description (LD1)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&lt;PONumber&gt;PONumber&lt;/PONumber&gt;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PO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(PON)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&lt;DeliveryNoteNumber&gt;DeliveryNoteNumber&lt;/DeliveryNoteNumber&gt;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Delivery Note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(DNN)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&lt;StartDate&gt;StartDate&lt;/StartDate&gt;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Start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InvoiceDetails/InvoiceDetail/InvoiceDetailsDates/InvoiceDetailsDate/InvoiceDate (Start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&lt;EndDate&gt;EndDate&lt;/EndDate&gt;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End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InvoiceDetails/InvoiceDetail/InvoiceDetailsDates/InvoiceDetailsDate/InvoiceDate (End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&lt;DateOfManufacture&gt;DateOfManufacture&lt;/DateOfManufacture&gt;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Date of Manufacture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InvoiceDetails/InvoiceDetail/InvoiceDetailsDates/InvoiceDetailsDate/InvoiceDate (Manufacture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&lt;ExpiryDate&gt;ExpiryDate&lt;/ExpiryDate&gt;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Expiry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InvoiceDetails/InvoiceDetail/InvoiceDetailsDates/InvoiceDetailsDate/InvoiceDate (Expiry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&lt;OrderDate&gt;OrderDate&lt;/OrderDate&gt;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Order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InvoiceDetails/InvoiceDetail/InvoiceDetailsDates/InvoiceDetailsDate/InvoiceDate (Order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&lt;DeliveryDate&gt;DeliveryDate&lt;/DeliveryDate&gt;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Delivery Date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InvoiceDetails/InvoiceDetail/InvoiceDetailsDates/InvoiceDetailsDate/InvoiceDate (Delivery Date)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&lt;Quantity&gt;Quantity&lt;/Quantity&gt;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Quantity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InvoiceDetails/InvoiceDetail/BaseItemDetail/Quantity/Qty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&lt;UnitOfMeasure&gt;UnitOfMeasure&lt;/UnitOfMeasure&gt;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Unit Of Measure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InvoiceDetails/InvoiceDetail/BaseItemDetail/Quantity/UnitOfMeasureType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UnitOfMeasureCodeList (augmentations)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&lt;UnitPrice&gt;UnitPrice&lt;/UnitPrice&gt;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Unit Price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InvoiceDetails/InvoiceDetail/UnitPrice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3F4DE1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&lt;</w:t>
            </w:r>
            <w:r w:rsidRPr="00003CE0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DiscountPercent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&gt;</w:t>
            </w:r>
            <w:r w:rsidRPr="00003CE0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DiscountPercent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&lt;/</w:t>
            </w:r>
            <w:r w:rsidRPr="00003CE0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DiscountPercent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3F4DE1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 w:rsidRPr="00003CE0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Discount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 xml:space="preserve"> </w:t>
            </w:r>
            <w:r w:rsidRPr="00003CE0"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Percent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003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InvoiceDetails/InvoiceDetail/DiscountInfos/DiscountInfo/DiscountPercent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003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003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&lt;DiscountAmount&gt;DiscountAmount&lt;/DiscountAmount&gt;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003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Discount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003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InvoiceDetails/InvoiceDetail/DiscountInfos/DiscountInfo/DiscountValue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003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&lt;LineNetAmount&gt;LineNetAmount&lt;/LineNetAmount&gt;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Line Net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InvoiceDetails/InvoiceDetail/LineItemTotalAfterDiscount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&lt;TaxInfo&gt;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&lt;TaxSubtotal&gt;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Information for Line Item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can repeat for Canadian Suppliers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&lt;TaxAmount&gt;LineTaxAmount&lt;/TaxAmount&gt;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Line Tax Amount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InvoiceDetails/InvoiceDetail/InvoiceDetailsTaxes/InvoiceDetailsTax/TaxAmount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&lt;Percent&gt;TaxRate&lt;/Percent&gt;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Rate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InvoiceDetails/InvoiceDetail/InvoiceDetailsTaxes/InvoiceDetailsTax/TaxPercent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&lt;TaxExemptionReason&gt;TaxDescriptor&lt;/TaxExemptionReason&gt;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Descriptor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(TAXEZ)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&lt;TaxTypeCode&gt;TaxCategoryCode&lt;/TaxTypeCode&gt;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Tax Category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InvoiceDetails/InvoiceDetail/InvoiceDetailsTaxes/InvoiceDetailsTax/TaxCategory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TaxCategoryCodeList (augmentations)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&lt;/TaxSubtotal&gt;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&lt;/TaxInfo&gt;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&lt;Item&gt;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&lt;SupplierPartNumber&gt;SupplierPartNumber&lt;/SupplierPartNumber&gt;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Part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InvoiceDetails/InvoiceDetail/BaseItemDetail/PartNumDetails/PartNumDetail/PartNum (VP)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&lt;PartDescription&gt;SupplierPartDescription&lt;/PartDescription&gt;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Supplier Part Description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InvoiceDetails/InvoiceDetail/BaseItemDetail/PartNumDetails/PartNumDetail/PartDescription (VP)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&lt;BuyerPartNumber&gt;BuyerPartNumber&lt;/BuyerPartNumber&gt;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Buyer Part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InvoiceDetails/InvoiceDetail/BaseItemDetail/PartNumDetails/PartNumDetail/PartNum (BP)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&lt;ManufacturerPartNumber&gt;ManufacturerPartNumber&lt;/ManufacturerPartNumber&gt;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Manufacturer Part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InvoiceDetails/InvoiceDetail/BaseItemDetail/PartNumDetails/PartNumDetail/PartNum (MP)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&lt;CommodityCode&gt;CommodityCode&lt;/CommodityCode&gt;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Commodity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InvoiceDetails/InvoiceDetail/BaseItemDetail/PartNumDetails/PartNumDetail/PartNum (CC)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&lt;/Item&gt;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&lt;DocumentType&gt;BUYER_COST_CENTER&lt;/DocumentType&gt;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BUYER_COST_CENTER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&lt;ID&gt;BuyerCostCenter&lt;/ID&gt;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Buyer Cost Center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(BCC)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&lt;DocumentType&gt;BILL_OF_LADING&lt;/DocumentType&gt;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BILL_OF_LADING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&lt;ID&gt;BillOfLading&lt;/ID&gt;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Bill Of Lading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(BIL)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NATURE_OF_TAX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 xml:space="preserve"> 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042B1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NATURE_OF_TAX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NatureOfTax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 xml:space="preserve"> 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042B1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Nature Of Tax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</w:t>
            </w: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Refs/DetailsRef/Description (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bg-BG"/>
              </w:rPr>
              <w:t>NOT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&lt;DocumentType&gt;WEIGHT&lt;/DocumentType&gt;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&lt;ID&gt;Weight&lt;/ID&gt;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(WT)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&lt;DocumentType&gt;NET_WEIGHT&lt;/DocumentType&gt;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NET_WEIGHT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&lt;ID&gt;NetWeight&lt;/ID&gt;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Net 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(NW)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&lt;DocumentType&gt;GROSS_WEIGHT&lt;/DocumentType&gt;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GROSS_WEIGHT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&lt;ID&gt;GrossWeight&lt;/ID&gt;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Gross Weight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(GW)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&lt;DocumentType&gt;COUNTRY_OF_ORIGIN&lt;/DocumentType&gt;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COUNTRY_OF_ORIGIN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&lt;ID&gt;CountryOfOrigin&lt;/ID&gt;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Country Of Origin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(COO)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&lt;DocumentType&gt;RAIL_TRUCK_LAND_NUMBER&lt;/DocumentType&gt;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RAIL_TRUCK_LAND_NUMBER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&lt;ID&gt;RailTruckLandNumber&lt;/ID&gt;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Rail Truck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(RTN)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&lt;DocumentType&gt;BATCH_NUMBER&lt;/DocumentType&gt;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BATCH_NUMBER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&lt;ID&gt;BatchNumber&lt;/ID&gt;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Batch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(BBN)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&lt;DocumentType&gt;BATCH_QUANTITY&lt;/DocumentType&gt;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BATCH_QUANTITY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&lt;ID&gt;BatchQuantity&lt;/ID&gt;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Batch Quantity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(BQTY)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&lt;DocumentType&gt;GOODS_OR_SERVICE_INDICATOR&lt;/DocumentType&gt;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GOODS_OR_SERVICE_INDICATOR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&lt;ID&gt;GoodsOrServiceIndicator&lt;/ID&gt;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Goods or Service Indicator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InvoiceDetails/InvoiceDetail/SpecialConditionType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should be populated with "01" (for undefined), "02" (for Product) or "03" ( for Service)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&lt;DocumentType&gt;MONTH&lt;/DocumentType&gt;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MONTH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&lt;ID&gt;Month&lt;/ID&gt;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Month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(Month)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&lt;DocumentType&gt;WEEK&lt;/DocumentType&gt;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WEEK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&lt;ID&gt;Week&lt;/ID&gt;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Week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(Week)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&lt;DocumentType&gt;HOURS&lt;/DocumentType&gt;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HOURS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&lt;ID&gt;Hours&lt;/ID&gt;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Hours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(HRS)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&lt;DocumentType&gt;NAME&lt;/DocumentType&gt;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&lt;ID&gt;Name&lt;/ID&gt;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Name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(NAM)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&lt;DocumentType&gt;LOCATION_CODE&lt;/DocumentType&gt;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LOCATION_CODE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&lt;ID&gt;LocationCode&lt;/ID&gt;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Location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(LOC)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&lt;DocumentType&gt;APPROVER_CODE&lt;/DocumentType&gt;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APPROVER_CODE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&lt;ID&gt;ApprovedCode&lt;/ID&gt;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Approver Code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(SHP05)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&lt;DocumentType&gt;SHIPMENT_NUMBER&lt;/DocumentType&gt;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SHIPMENT_NUMBER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&lt;ID&gt;ShipmentNumber&lt;/ID&gt;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Shipment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InvoiceDetails/InvoiceDetail/DetailsRefs/DetailsRef/Description (SHN)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&lt;DocumentType&gt;SERIAL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_NUMBER&lt;/DocumentType&gt;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SERIAL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_NUMBER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valid code from DetailRefsCodeList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&lt;ID&gt;Serial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Number&lt;/ID&gt;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Serial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 xml:space="preserve"> Number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InvoiceDetails/InvoiceDetail/Detail</w:t>
            </w: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sRefs/DetailsRef/Description (S</w:t>
            </w: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&lt;/AdditionalDocumentReference&gt;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&lt;/LineItem&gt;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&lt;/InvoiceDetails&gt;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F07C03" w:rsidRPr="00F21CE0" w:rsidTr="00F21CE0">
        <w:tc>
          <w:tcPr>
            <w:tcW w:w="4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&lt;/Invoice&gt;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C03" w:rsidRPr="00F21CE0" w:rsidRDefault="00F07C03" w:rsidP="00F07C03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F21CE0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</w:tbl>
    <w:p w:rsidR="00E75283" w:rsidRDefault="00E75283" w:rsidP="00E75283">
      <w:pPr>
        <w:suppressAutoHyphens w:val="0"/>
        <w:autoSpaceDN/>
        <w:spacing w:after="0" w:line="240" w:lineRule="auto"/>
        <w:textAlignment w:val="auto"/>
        <w:rPr>
          <w:rFonts w:eastAsia="Times New Roman"/>
          <w:color w:val="000000"/>
          <w:lang w:val="bg-BG" w:eastAsia="bg-BG"/>
        </w:rPr>
      </w:pPr>
    </w:p>
    <w:p w:rsidR="00E73CBF" w:rsidRDefault="00E73CBF" w:rsidP="00E73CBF">
      <w:pPr>
        <w:pStyle w:val="ListParagraph"/>
        <w:numPr>
          <w:ilvl w:val="0"/>
          <w:numId w:val="29"/>
        </w:numPr>
        <w:rPr>
          <w:rFonts w:ascii="Arial" w:hAnsi="Arial" w:cs="Arial"/>
          <w:b/>
        </w:rPr>
      </w:pPr>
      <w:r w:rsidRPr="00E73CBF">
        <w:rPr>
          <w:rFonts w:ascii="Arial" w:hAnsi="Arial" w:cs="Arial"/>
          <w:b/>
        </w:rPr>
        <w:t>Data Format</w:t>
      </w:r>
    </w:p>
    <w:p w:rsidR="007F372A" w:rsidRDefault="007F372A" w:rsidP="007F372A">
      <w:pPr>
        <w:pStyle w:val="ListParagraph"/>
        <w:rPr>
          <w:rFonts w:ascii="Arial" w:hAnsi="Arial" w:cs="Arial"/>
        </w:rPr>
      </w:pPr>
      <w:r w:rsidRPr="007F372A">
        <w:rPr>
          <w:rFonts w:ascii="Arial" w:hAnsi="Arial" w:cs="Arial"/>
        </w:rPr>
        <w:t xml:space="preserve">The </w:t>
      </w:r>
      <w:r w:rsidRPr="00BC26EC">
        <w:rPr>
          <w:rFonts w:ascii="Arial" w:hAnsi="Arial" w:cs="Arial"/>
          <w:b/>
        </w:rPr>
        <w:t xml:space="preserve">date format </w:t>
      </w:r>
      <w:r w:rsidRPr="007F372A">
        <w:rPr>
          <w:rFonts w:ascii="Arial" w:hAnsi="Arial" w:cs="Arial"/>
        </w:rPr>
        <w:t>for all dates provided in the</w:t>
      </w:r>
      <w:r>
        <w:rPr>
          <w:rFonts w:ascii="Arial" w:hAnsi="Arial" w:cs="Arial"/>
        </w:rPr>
        <w:t xml:space="preserve"> </w:t>
      </w:r>
      <w:r w:rsidR="00A4553B">
        <w:rPr>
          <w:rFonts w:ascii="Arial" w:hAnsi="Arial" w:cs="Arial"/>
        </w:rPr>
        <w:t>Simple XML</w:t>
      </w:r>
      <w:r w:rsidRPr="007F372A">
        <w:rPr>
          <w:rFonts w:ascii="Arial" w:hAnsi="Arial" w:cs="Arial"/>
        </w:rPr>
        <w:t xml:space="preserve"> file should be </w:t>
      </w:r>
      <w:r w:rsidRPr="00BC26EC">
        <w:rPr>
          <w:rFonts w:ascii="Arial" w:hAnsi="Arial" w:cs="Arial"/>
          <w:b/>
        </w:rPr>
        <w:t>yyyy-MM-dd</w:t>
      </w:r>
    </w:p>
    <w:p w:rsidR="007F372A" w:rsidRPr="007F372A" w:rsidRDefault="007F372A" w:rsidP="007F372A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BC26EC">
        <w:rPr>
          <w:rFonts w:ascii="Arial" w:hAnsi="Arial" w:cs="Arial"/>
          <w:b/>
        </w:rPr>
        <w:t>number format</w:t>
      </w:r>
      <w:r>
        <w:rPr>
          <w:rFonts w:ascii="Arial" w:hAnsi="Arial" w:cs="Arial"/>
        </w:rPr>
        <w:t xml:space="preserve"> for all amounts provided in the </w:t>
      </w:r>
      <w:r w:rsidR="00634B73">
        <w:rPr>
          <w:rFonts w:ascii="Arial" w:hAnsi="Arial" w:cs="Arial"/>
        </w:rPr>
        <w:t>Simple XML</w:t>
      </w:r>
      <w:r>
        <w:rPr>
          <w:rFonts w:ascii="Arial" w:hAnsi="Arial" w:cs="Arial"/>
        </w:rPr>
        <w:t xml:space="preserve"> file should be period for decimal separator and no thousand separator </w:t>
      </w:r>
    </w:p>
    <w:p w:rsidR="00E73CBF" w:rsidRDefault="00E73CBF" w:rsidP="00E73CBF">
      <w:pPr>
        <w:pStyle w:val="ListParagraph"/>
        <w:rPr>
          <w:rFonts w:ascii="Arial" w:hAnsi="Arial" w:cs="Arial"/>
          <w:b/>
        </w:rPr>
      </w:pPr>
    </w:p>
    <w:p w:rsidR="00914B1D" w:rsidRDefault="00914B1D" w:rsidP="00926D96">
      <w:pPr>
        <w:pStyle w:val="ListParagraph"/>
        <w:numPr>
          <w:ilvl w:val="0"/>
          <w:numId w:val="29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Derivations</w:t>
      </w:r>
    </w:p>
    <w:p w:rsidR="007F372A" w:rsidRDefault="007F372A" w:rsidP="007F372A">
      <w:pPr>
        <w:pStyle w:val="ListParagraph"/>
        <w:rPr>
          <w:rFonts w:ascii="Arial" w:hAnsi="Arial" w:cs="Arial"/>
        </w:rPr>
      </w:pPr>
      <w:r w:rsidRPr="007F372A">
        <w:rPr>
          <w:rFonts w:ascii="Arial" w:hAnsi="Arial" w:cs="Arial"/>
        </w:rPr>
        <w:t xml:space="preserve">The </w:t>
      </w:r>
      <w:r w:rsidR="00634B73">
        <w:rPr>
          <w:rFonts w:ascii="Arial" w:hAnsi="Arial" w:cs="Arial"/>
        </w:rPr>
        <w:t>S</w:t>
      </w:r>
      <w:r w:rsidR="00DF514D">
        <w:rPr>
          <w:rFonts w:ascii="Arial" w:hAnsi="Arial" w:cs="Arial"/>
        </w:rPr>
        <w:t>i</w:t>
      </w:r>
      <w:r w:rsidR="00634B73">
        <w:rPr>
          <w:rFonts w:ascii="Arial" w:hAnsi="Arial" w:cs="Arial"/>
        </w:rPr>
        <w:t>mple</w:t>
      </w:r>
      <w:r w:rsidRPr="007F372A">
        <w:rPr>
          <w:rFonts w:ascii="Arial" w:hAnsi="Arial" w:cs="Arial"/>
        </w:rPr>
        <w:t xml:space="preserve"> </w:t>
      </w:r>
      <w:r w:rsidR="00634B73">
        <w:rPr>
          <w:rFonts w:ascii="Arial" w:hAnsi="Arial" w:cs="Arial"/>
        </w:rPr>
        <w:t>XML</w:t>
      </w:r>
      <w:r w:rsidRPr="007F372A">
        <w:rPr>
          <w:rFonts w:ascii="Arial" w:hAnsi="Arial" w:cs="Arial"/>
        </w:rPr>
        <w:t xml:space="preserve"> Master Map </w:t>
      </w:r>
      <w:r>
        <w:rPr>
          <w:rFonts w:ascii="Arial" w:hAnsi="Arial" w:cs="Arial"/>
        </w:rPr>
        <w:t xml:space="preserve">is using standard codes for recognizing the provided information in some of the tags and linking it to internal mapping elements. </w:t>
      </w:r>
    </w:p>
    <w:p w:rsidR="008F77BB" w:rsidRPr="008F77BB" w:rsidRDefault="008F77BB" w:rsidP="007F372A">
      <w:pPr>
        <w:pStyle w:val="ListParagraph"/>
        <w:rPr>
          <w:rFonts w:ascii="Arial" w:hAnsi="Arial" w:cs="Arial"/>
          <w:b/>
        </w:rPr>
      </w:pPr>
      <w:r w:rsidRPr="008F77BB">
        <w:rPr>
          <w:rFonts w:ascii="Arial" w:hAnsi="Arial" w:cs="Arial"/>
          <w:b/>
        </w:rPr>
        <w:t>5.1 HeaderRefsCodeList</w:t>
      </w:r>
    </w:p>
    <w:p w:rsidR="007F372A" w:rsidRDefault="007F372A" w:rsidP="00A233CC">
      <w:pPr>
        <w:pStyle w:val="ListParagraph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Only valid codes from </w:t>
      </w:r>
      <w:r w:rsidR="00A233CC">
        <w:rPr>
          <w:rFonts w:ascii="Arial" w:hAnsi="Arial" w:cs="Arial"/>
        </w:rPr>
        <w:t>column “</w:t>
      </w:r>
      <w:r w:rsidR="00634B73">
        <w:rPr>
          <w:rFonts w:ascii="Arial" w:hAnsi="Arial" w:cs="Arial"/>
        </w:rPr>
        <w:t>Code from file</w:t>
      </w:r>
      <w:r w:rsidR="00A233CC">
        <w:rPr>
          <w:rFonts w:ascii="Arial" w:hAnsi="Arial" w:cs="Arial"/>
        </w:rPr>
        <w:t xml:space="preserve">”, in </w:t>
      </w:r>
      <w:r w:rsidRPr="007F372A">
        <w:rPr>
          <w:rFonts w:ascii="Arial" w:hAnsi="Arial" w:cs="Arial"/>
        </w:rPr>
        <w:t>HeaderRefsCodeList</w:t>
      </w:r>
      <w:r>
        <w:rPr>
          <w:rFonts w:ascii="Arial" w:hAnsi="Arial" w:cs="Arial"/>
        </w:rPr>
        <w:t xml:space="preserve"> (Derivations.xlsx) should be used in tag </w:t>
      </w:r>
      <w:r w:rsidRPr="007F372A">
        <w:rPr>
          <w:rFonts w:ascii="Arial" w:hAnsi="Arial" w:cs="Arial"/>
        </w:rPr>
        <w:t>DocumentType</w:t>
      </w:r>
      <w:r>
        <w:rPr>
          <w:rFonts w:ascii="Arial" w:hAnsi="Arial" w:cs="Arial"/>
        </w:rPr>
        <w:t xml:space="preserve">, in </w:t>
      </w:r>
      <w:r w:rsidRPr="007F372A">
        <w:rPr>
          <w:rFonts w:ascii="Arial" w:hAnsi="Arial" w:cs="Arial"/>
        </w:rPr>
        <w:t>AdditionalDocumentReference</w:t>
      </w:r>
      <w:r w:rsidR="00A233C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on Header level. </w:t>
      </w:r>
    </w:p>
    <w:p w:rsidR="00DF514D" w:rsidRDefault="00DF514D" w:rsidP="00A233CC">
      <w:pPr>
        <w:pStyle w:val="ListParagraph"/>
        <w:ind w:firstLine="720"/>
        <w:rPr>
          <w:rFonts w:ascii="Arial" w:hAnsi="Arial" w:cs="Arial"/>
        </w:rPr>
      </w:pPr>
    </w:p>
    <w:p w:rsidR="008F77BB" w:rsidRPr="008F77BB" w:rsidRDefault="008F77BB" w:rsidP="008F77BB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5.2</w:t>
      </w:r>
      <w:r w:rsidRPr="008F77BB">
        <w:rPr>
          <w:rFonts w:ascii="Arial" w:hAnsi="Arial" w:cs="Arial"/>
          <w:b/>
        </w:rPr>
        <w:t xml:space="preserve"> SupplierContactTypeCodeList</w:t>
      </w:r>
    </w:p>
    <w:p w:rsidR="00A233CC" w:rsidRDefault="00A233CC" w:rsidP="00A233CC">
      <w:pPr>
        <w:pStyle w:val="ListParagraph"/>
        <w:ind w:firstLine="720"/>
        <w:rPr>
          <w:rFonts w:ascii="Arial" w:hAnsi="Arial" w:cs="Arial"/>
        </w:rPr>
      </w:pPr>
      <w:r>
        <w:rPr>
          <w:rFonts w:ascii="Arial" w:hAnsi="Arial" w:cs="Arial"/>
        </w:rPr>
        <w:t>Only valid codes from column “</w:t>
      </w:r>
      <w:r w:rsidR="00634B73">
        <w:rPr>
          <w:rFonts w:ascii="Arial" w:hAnsi="Arial" w:cs="Arial"/>
        </w:rPr>
        <w:t>Code from file</w:t>
      </w:r>
      <w:r>
        <w:rPr>
          <w:rFonts w:ascii="Arial" w:hAnsi="Arial" w:cs="Arial"/>
        </w:rPr>
        <w:t xml:space="preserve">”, in </w:t>
      </w:r>
      <w:r w:rsidRPr="00A233CC">
        <w:rPr>
          <w:rFonts w:ascii="Arial" w:hAnsi="Arial" w:cs="Arial"/>
        </w:rPr>
        <w:t>SupplierContactTypeCodeList</w:t>
      </w:r>
      <w:r>
        <w:rPr>
          <w:rFonts w:ascii="Arial" w:hAnsi="Arial" w:cs="Arial"/>
        </w:rPr>
        <w:t xml:space="preserve"> (Derivations.xlsx) should be used in tag </w:t>
      </w:r>
      <w:r w:rsidRPr="00A233CC">
        <w:rPr>
          <w:rFonts w:ascii="Arial" w:hAnsi="Arial" w:cs="Arial"/>
        </w:rPr>
        <w:t>ContactType</w:t>
      </w:r>
      <w:r>
        <w:rPr>
          <w:rFonts w:ascii="Arial" w:hAnsi="Arial" w:cs="Arial"/>
        </w:rPr>
        <w:t xml:space="preserve">, in </w:t>
      </w:r>
      <w:r w:rsidRPr="00A233CC">
        <w:rPr>
          <w:rFonts w:ascii="Arial" w:hAnsi="Arial" w:cs="Arial"/>
        </w:rPr>
        <w:t>Contact</w:t>
      </w:r>
      <w:r w:rsidR="00613D7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in </w:t>
      </w:r>
      <w:r w:rsidRPr="00A233CC">
        <w:rPr>
          <w:rFonts w:ascii="Arial" w:hAnsi="Arial" w:cs="Arial"/>
        </w:rPr>
        <w:t>AccountingSupplierParty</w:t>
      </w:r>
      <w:r>
        <w:rPr>
          <w:rFonts w:ascii="Arial" w:hAnsi="Arial" w:cs="Arial"/>
        </w:rPr>
        <w:t xml:space="preserve"> on Header level. </w:t>
      </w:r>
    </w:p>
    <w:p w:rsidR="008F77BB" w:rsidRDefault="008F77BB" w:rsidP="00A233CC">
      <w:pPr>
        <w:pStyle w:val="ListParagraph"/>
        <w:ind w:firstLine="720"/>
        <w:rPr>
          <w:rFonts w:ascii="Arial" w:hAnsi="Arial" w:cs="Arial"/>
        </w:rPr>
      </w:pPr>
    </w:p>
    <w:p w:rsidR="008F77BB" w:rsidRPr="008F77BB" w:rsidRDefault="008F77BB" w:rsidP="008F77BB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5.3</w:t>
      </w:r>
      <w:r w:rsidRPr="008F77BB">
        <w:rPr>
          <w:rFonts w:ascii="Arial" w:hAnsi="Arial" w:cs="Arial"/>
          <w:b/>
        </w:rPr>
        <w:t xml:space="preserve"> ChargeIndicatorCodeList</w:t>
      </w:r>
    </w:p>
    <w:p w:rsidR="00A233CC" w:rsidRDefault="00A233CC" w:rsidP="00A233CC">
      <w:pPr>
        <w:pStyle w:val="ListParagraph"/>
        <w:ind w:firstLine="720"/>
        <w:rPr>
          <w:rFonts w:ascii="Arial" w:hAnsi="Arial" w:cs="Arial"/>
        </w:rPr>
      </w:pPr>
      <w:r>
        <w:rPr>
          <w:rFonts w:ascii="Arial" w:hAnsi="Arial" w:cs="Arial"/>
        </w:rPr>
        <w:t>Only valid codes from column “</w:t>
      </w:r>
      <w:r w:rsidR="00634B73">
        <w:rPr>
          <w:rFonts w:ascii="Arial" w:hAnsi="Arial" w:cs="Arial"/>
        </w:rPr>
        <w:t>Code from file</w:t>
      </w:r>
      <w:r>
        <w:rPr>
          <w:rFonts w:ascii="Arial" w:hAnsi="Arial" w:cs="Arial"/>
        </w:rPr>
        <w:t xml:space="preserve">”, in </w:t>
      </w:r>
      <w:r w:rsidRPr="00A233CC">
        <w:rPr>
          <w:rFonts w:ascii="Arial" w:hAnsi="Arial" w:cs="Arial"/>
        </w:rPr>
        <w:t>ChargeIndicatorCodeList</w:t>
      </w:r>
      <w:r>
        <w:rPr>
          <w:rFonts w:ascii="Arial" w:hAnsi="Arial" w:cs="Arial"/>
        </w:rPr>
        <w:t xml:space="preserve"> (Derivations.xlsx) should be used in tag </w:t>
      </w:r>
      <w:r w:rsidRPr="00A233CC">
        <w:rPr>
          <w:rFonts w:ascii="Arial" w:hAnsi="Arial" w:cs="Arial"/>
        </w:rPr>
        <w:t>ChargeIndicator</w:t>
      </w:r>
      <w:r>
        <w:rPr>
          <w:rFonts w:ascii="Arial" w:hAnsi="Arial" w:cs="Arial"/>
        </w:rPr>
        <w:t xml:space="preserve">, in </w:t>
      </w:r>
      <w:r w:rsidRPr="00A233CC">
        <w:rPr>
          <w:rFonts w:ascii="Arial" w:hAnsi="Arial" w:cs="Arial"/>
        </w:rPr>
        <w:t>AllowanceCharge</w:t>
      </w:r>
      <w:r>
        <w:rPr>
          <w:rFonts w:ascii="Arial" w:hAnsi="Arial" w:cs="Arial"/>
        </w:rPr>
        <w:t>, on Header level.</w:t>
      </w:r>
    </w:p>
    <w:p w:rsidR="008F77BB" w:rsidRDefault="008F77BB" w:rsidP="00A233CC">
      <w:pPr>
        <w:pStyle w:val="ListParagraph"/>
        <w:ind w:firstLine="720"/>
        <w:rPr>
          <w:rFonts w:ascii="Arial" w:hAnsi="Arial" w:cs="Arial"/>
        </w:rPr>
      </w:pPr>
    </w:p>
    <w:p w:rsidR="008F77BB" w:rsidRPr="008F77BB" w:rsidRDefault="008F77BB" w:rsidP="008F77BB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5.4</w:t>
      </w:r>
      <w:r w:rsidRPr="008F77BB">
        <w:rPr>
          <w:rFonts w:ascii="Arial" w:hAnsi="Arial" w:cs="Arial"/>
          <w:b/>
        </w:rPr>
        <w:t xml:space="preserve"> DetailRefSCodeList</w:t>
      </w:r>
    </w:p>
    <w:p w:rsidR="00A233CC" w:rsidRDefault="00A233CC" w:rsidP="00A233CC">
      <w:pPr>
        <w:pStyle w:val="ListParagraph"/>
        <w:ind w:firstLine="720"/>
        <w:rPr>
          <w:rFonts w:ascii="Arial" w:hAnsi="Arial" w:cs="Arial"/>
        </w:rPr>
      </w:pPr>
      <w:r>
        <w:rPr>
          <w:rFonts w:ascii="Arial" w:hAnsi="Arial" w:cs="Arial"/>
        </w:rPr>
        <w:t>Only valid codes from column “</w:t>
      </w:r>
      <w:r w:rsidR="00634B73">
        <w:rPr>
          <w:rFonts w:ascii="Arial" w:hAnsi="Arial" w:cs="Arial"/>
        </w:rPr>
        <w:t>Code from file</w:t>
      </w:r>
      <w:r>
        <w:rPr>
          <w:rFonts w:ascii="Arial" w:hAnsi="Arial" w:cs="Arial"/>
        </w:rPr>
        <w:t xml:space="preserve">”, in </w:t>
      </w:r>
      <w:r w:rsidRPr="00A233CC">
        <w:rPr>
          <w:rFonts w:ascii="Arial" w:hAnsi="Arial" w:cs="Arial"/>
        </w:rPr>
        <w:t>DetailRefSCodeList</w:t>
      </w:r>
      <w:r>
        <w:rPr>
          <w:rFonts w:ascii="Arial" w:hAnsi="Arial" w:cs="Arial"/>
        </w:rPr>
        <w:t xml:space="preserve"> (Derivations.xlsx) should be used in tag </w:t>
      </w:r>
      <w:r w:rsidRPr="007F372A">
        <w:rPr>
          <w:rFonts w:ascii="Arial" w:hAnsi="Arial" w:cs="Arial"/>
        </w:rPr>
        <w:t>DocumentType</w:t>
      </w:r>
      <w:r>
        <w:rPr>
          <w:rFonts w:ascii="Arial" w:hAnsi="Arial" w:cs="Arial"/>
        </w:rPr>
        <w:t xml:space="preserve">, in </w:t>
      </w:r>
      <w:r w:rsidRPr="007F372A">
        <w:rPr>
          <w:rFonts w:ascii="Arial" w:hAnsi="Arial" w:cs="Arial"/>
        </w:rPr>
        <w:t>AdditionalDocumentReference</w:t>
      </w:r>
      <w:r>
        <w:rPr>
          <w:rFonts w:ascii="Arial" w:hAnsi="Arial" w:cs="Arial"/>
        </w:rPr>
        <w:t xml:space="preserve">, on Line level. </w:t>
      </w:r>
    </w:p>
    <w:p w:rsidR="00793B42" w:rsidRDefault="00793B42" w:rsidP="00A233CC">
      <w:pPr>
        <w:pStyle w:val="ListParagraph"/>
        <w:ind w:firstLine="720"/>
        <w:rPr>
          <w:rFonts w:ascii="Arial" w:hAnsi="Arial" w:cs="Arial"/>
        </w:rPr>
      </w:pPr>
    </w:p>
    <w:p w:rsidR="00793B42" w:rsidRDefault="00793B42" w:rsidP="00793B42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5.5</w:t>
      </w:r>
      <w:r w:rsidR="00704F9C">
        <w:rPr>
          <w:rFonts w:ascii="Arial" w:hAnsi="Arial" w:cs="Arial"/>
          <w:b/>
        </w:rPr>
        <w:t xml:space="preserve"> </w:t>
      </w:r>
      <w:r w:rsidR="00710ACC">
        <w:rPr>
          <w:rFonts w:ascii="Arial" w:hAnsi="Arial" w:cs="Arial"/>
          <w:b/>
        </w:rPr>
        <w:t>InvoiceType</w:t>
      </w:r>
      <w:r w:rsidRPr="008F77BB">
        <w:rPr>
          <w:rFonts w:ascii="Arial" w:hAnsi="Arial" w:cs="Arial"/>
          <w:b/>
        </w:rPr>
        <w:t>CodeList</w:t>
      </w:r>
    </w:p>
    <w:p w:rsidR="00FB0FAC" w:rsidRDefault="00FB0FAC" w:rsidP="00A02EC3">
      <w:pPr>
        <w:pStyle w:val="ListParagraph"/>
        <w:spacing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Only valid codes from column “</w:t>
      </w:r>
      <w:r w:rsidR="00634B73">
        <w:rPr>
          <w:rFonts w:ascii="Arial" w:hAnsi="Arial" w:cs="Arial"/>
        </w:rPr>
        <w:t>Code from file</w:t>
      </w:r>
      <w:r>
        <w:rPr>
          <w:rFonts w:ascii="Arial" w:hAnsi="Arial" w:cs="Arial"/>
        </w:rPr>
        <w:t xml:space="preserve">”, in </w:t>
      </w:r>
      <w:r w:rsidR="00425028" w:rsidRPr="00425028">
        <w:rPr>
          <w:rFonts w:ascii="Arial" w:hAnsi="Arial" w:cs="Arial"/>
        </w:rPr>
        <w:t>InvoiceTypeCodeList</w:t>
      </w:r>
      <w:r>
        <w:rPr>
          <w:rFonts w:ascii="Arial" w:hAnsi="Arial" w:cs="Arial"/>
        </w:rPr>
        <w:t xml:space="preserve"> (Derivations.xlsx) should be used in tag </w:t>
      </w:r>
      <w:r w:rsidR="00A03053">
        <w:rPr>
          <w:rFonts w:ascii="Arial" w:hAnsi="Arial" w:cs="Arial"/>
        </w:rPr>
        <w:t>InvoiceType</w:t>
      </w:r>
      <w:r>
        <w:rPr>
          <w:rFonts w:ascii="Arial" w:hAnsi="Arial" w:cs="Arial"/>
        </w:rPr>
        <w:t xml:space="preserve">, on </w:t>
      </w:r>
      <w:r w:rsidR="00425028">
        <w:rPr>
          <w:rFonts w:ascii="Arial" w:hAnsi="Arial" w:cs="Arial"/>
        </w:rPr>
        <w:t>Header</w:t>
      </w:r>
      <w:r>
        <w:rPr>
          <w:rFonts w:ascii="Arial" w:hAnsi="Arial" w:cs="Arial"/>
        </w:rPr>
        <w:t xml:space="preserve"> level. </w:t>
      </w:r>
    </w:p>
    <w:p w:rsidR="00793B42" w:rsidRDefault="00704F9C" w:rsidP="00A02EC3">
      <w:pPr>
        <w:pStyle w:val="ListParagraph"/>
        <w:spacing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object w:dxaOrig="1534" w:dyaOrig="1000">
          <v:shape id="_x0000_i1029" type="#_x0000_t75" style="width:77.25pt;height:50.25pt" o:ole="">
            <v:imagedata r:id="rId16" o:title=""/>
          </v:shape>
          <o:OLEObject Type="Embed" ProgID="Excel.Sheet.12" ShapeID="_x0000_i1029" DrawAspect="Icon" ObjectID="_1600173375" r:id="rId17"/>
        </w:object>
      </w:r>
    </w:p>
    <w:p w:rsidR="00664A37" w:rsidRDefault="00A233CC" w:rsidP="00A02EC3">
      <w:pPr>
        <w:spacing w:line="240" w:lineRule="auto"/>
        <w:ind w:left="720"/>
        <w:rPr>
          <w:rFonts w:ascii="Arial" w:hAnsi="Arial" w:cs="Arial"/>
        </w:rPr>
      </w:pPr>
      <w:r w:rsidRPr="00A233CC">
        <w:rPr>
          <w:rFonts w:ascii="Arial" w:hAnsi="Arial" w:cs="Arial"/>
        </w:rPr>
        <w:t>Please note that document Derivations.xlsx will not be updated</w:t>
      </w:r>
      <w:r>
        <w:rPr>
          <w:rFonts w:ascii="Arial" w:hAnsi="Arial" w:cs="Arial"/>
        </w:rPr>
        <w:t xml:space="preserve"> unless changes in the </w:t>
      </w:r>
      <w:r w:rsidR="000D1B21">
        <w:rPr>
          <w:rFonts w:ascii="Arial" w:hAnsi="Arial" w:cs="Arial"/>
        </w:rPr>
        <w:t>Simple XML</w:t>
      </w:r>
      <w:r>
        <w:rPr>
          <w:rFonts w:ascii="Arial" w:hAnsi="Arial" w:cs="Arial"/>
        </w:rPr>
        <w:t xml:space="preserve"> Master Map are made.</w:t>
      </w:r>
    </w:p>
    <w:p w:rsidR="0060635D" w:rsidRPr="00664A37" w:rsidRDefault="0060635D" w:rsidP="00A233CC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</w:rPr>
        <w:t>If the tags listed above are not populated with valid code from the corresponding table, the information from them won’t be considered and may cause Invoice failure.</w:t>
      </w:r>
    </w:p>
    <w:p w:rsidR="00914B1D" w:rsidRDefault="00914B1D" w:rsidP="00914B1D">
      <w:pPr>
        <w:pStyle w:val="ListParagraph"/>
        <w:rPr>
          <w:rFonts w:ascii="Arial" w:hAnsi="Arial" w:cs="Arial"/>
          <w:b/>
        </w:rPr>
      </w:pPr>
    </w:p>
    <w:p w:rsidR="00771B6B" w:rsidRDefault="00914B1D" w:rsidP="00926D96">
      <w:pPr>
        <w:pStyle w:val="ListParagraph"/>
        <w:numPr>
          <w:ilvl w:val="0"/>
          <w:numId w:val="29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Augmentations </w:t>
      </w:r>
    </w:p>
    <w:p w:rsidR="00771B6B" w:rsidRDefault="00771B6B" w:rsidP="00771B6B">
      <w:pPr>
        <w:pStyle w:val="ListParagraph"/>
        <w:rPr>
          <w:rFonts w:ascii="Arial" w:hAnsi="Arial" w:cs="Arial"/>
        </w:rPr>
      </w:pPr>
      <w:r w:rsidRPr="007F372A">
        <w:rPr>
          <w:rFonts w:ascii="Arial" w:hAnsi="Arial" w:cs="Arial"/>
        </w:rPr>
        <w:t xml:space="preserve">The </w:t>
      </w:r>
      <w:r w:rsidR="000D1B21">
        <w:rPr>
          <w:rFonts w:ascii="Arial" w:hAnsi="Arial" w:cs="Arial"/>
        </w:rPr>
        <w:t>Simple XML</w:t>
      </w:r>
      <w:r w:rsidRPr="007F372A">
        <w:rPr>
          <w:rFonts w:ascii="Arial" w:hAnsi="Arial" w:cs="Arial"/>
        </w:rPr>
        <w:t xml:space="preserve"> Master Map </w:t>
      </w:r>
      <w:r w:rsidR="00CB58EB">
        <w:rPr>
          <w:rFonts w:ascii="Arial" w:hAnsi="Arial" w:cs="Arial"/>
        </w:rPr>
        <w:t>is using standard codes for some of the tags so the provided information can be looked up with the standard valid internal Tungsten Codes for some of the mapping elements.</w:t>
      </w:r>
    </w:p>
    <w:p w:rsidR="00CB58EB" w:rsidRDefault="00CB58EB" w:rsidP="00771B6B">
      <w:pPr>
        <w:pStyle w:val="ListParagraph"/>
        <w:rPr>
          <w:rFonts w:ascii="Arial" w:hAnsi="Arial" w:cs="Arial"/>
          <w:b/>
        </w:rPr>
      </w:pPr>
    </w:p>
    <w:p w:rsidR="00F33712" w:rsidRDefault="0060635D" w:rsidP="00771B6B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</w:rPr>
        <w:t>The</w:t>
      </w:r>
      <w:r w:rsidR="00646437">
        <w:rPr>
          <w:rFonts w:ascii="Arial" w:hAnsi="Arial" w:cs="Arial"/>
        </w:rPr>
        <w:t xml:space="preserve"> following </w:t>
      </w:r>
      <w:r>
        <w:rPr>
          <w:rFonts w:ascii="Arial" w:hAnsi="Arial" w:cs="Arial"/>
        </w:rPr>
        <w:t>Mapping elements</w:t>
      </w:r>
      <w:r w:rsidR="00646437">
        <w:rPr>
          <w:rFonts w:ascii="Arial" w:hAnsi="Arial" w:cs="Arial"/>
        </w:rPr>
        <w:t xml:space="preserve"> have a look up logic applied</w:t>
      </w:r>
      <w:r>
        <w:rPr>
          <w:rFonts w:ascii="Arial" w:hAnsi="Arial" w:cs="Arial"/>
        </w:rPr>
        <w:t>:</w:t>
      </w:r>
    </w:p>
    <w:p w:rsidR="00646437" w:rsidRPr="00F3199B" w:rsidRDefault="0060635D" w:rsidP="00646437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Currency</w:t>
      </w:r>
    </w:p>
    <w:p w:rsidR="00646437" w:rsidRDefault="0060635D" w:rsidP="00646437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Tax Category</w:t>
      </w:r>
    </w:p>
    <w:p w:rsidR="0060635D" w:rsidRDefault="0060635D" w:rsidP="00793B42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Unit Of Measure</w:t>
      </w:r>
    </w:p>
    <w:p w:rsidR="00FD24F3" w:rsidRPr="00793B42" w:rsidRDefault="00FD24F3" w:rsidP="00FD24F3">
      <w:pPr>
        <w:pStyle w:val="ListParagraph"/>
        <w:ind w:left="1800"/>
        <w:rPr>
          <w:rFonts w:ascii="Arial" w:hAnsi="Arial" w:cs="Arial"/>
        </w:rPr>
      </w:pPr>
    </w:p>
    <w:p w:rsidR="00290CC1" w:rsidRDefault="0060635D" w:rsidP="0060635D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60635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1</w:t>
      </w:r>
      <w:r w:rsidR="00290CC1">
        <w:rPr>
          <w:rFonts w:ascii="Arial" w:hAnsi="Arial" w:cs="Arial"/>
          <w:b/>
        </w:rPr>
        <w:t xml:space="preserve"> Currency</w:t>
      </w:r>
    </w:p>
    <w:p w:rsidR="00290CC1" w:rsidRDefault="00290CC1" w:rsidP="00290CC1">
      <w:pPr>
        <w:pStyle w:val="ListParagraph"/>
        <w:ind w:firstLine="720"/>
        <w:rPr>
          <w:rFonts w:ascii="Arial" w:hAnsi="Arial" w:cs="Arial"/>
        </w:rPr>
      </w:pPr>
      <w:r>
        <w:rPr>
          <w:rFonts w:ascii="Arial" w:hAnsi="Arial" w:cs="Arial"/>
        </w:rPr>
        <w:t>Only valid codes from column “</w:t>
      </w:r>
      <w:r w:rsidR="00634B73">
        <w:rPr>
          <w:rFonts w:ascii="Arial" w:hAnsi="Arial" w:cs="Arial"/>
        </w:rPr>
        <w:t>Code from file</w:t>
      </w:r>
      <w:r>
        <w:rPr>
          <w:rFonts w:ascii="Arial" w:hAnsi="Arial" w:cs="Arial"/>
        </w:rPr>
        <w:t xml:space="preserve">”, in </w:t>
      </w:r>
      <w:r w:rsidRPr="00DF6DCF">
        <w:rPr>
          <w:rFonts w:ascii="Arial" w:hAnsi="Arial" w:cs="Arial"/>
          <w:b/>
        </w:rPr>
        <w:t>CurrencyCodeList</w:t>
      </w:r>
      <w:r>
        <w:rPr>
          <w:rFonts w:ascii="Arial" w:hAnsi="Arial" w:cs="Arial"/>
        </w:rPr>
        <w:t xml:space="preserve"> (</w:t>
      </w:r>
      <w:r w:rsidRPr="00DF6DCF">
        <w:rPr>
          <w:rFonts w:ascii="Arial" w:hAnsi="Arial" w:cs="Arial"/>
          <w:b/>
        </w:rPr>
        <w:t>Augmentations-yyyy-MM-dd.xlsx</w:t>
      </w:r>
      <w:r>
        <w:rPr>
          <w:rFonts w:ascii="Arial" w:hAnsi="Arial" w:cs="Arial"/>
        </w:rPr>
        <w:t xml:space="preserve">) should be used in tag </w:t>
      </w:r>
      <w:r w:rsidRPr="00DF6DCF">
        <w:rPr>
          <w:rFonts w:ascii="Arial" w:hAnsi="Arial" w:cs="Arial"/>
          <w:b/>
        </w:rPr>
        <w:t>CurrencyCode</w:t>
      </w:r>
      <w:r>
        <w:rPr>
          <w:rFonts w:ascii="Arial" w:hAnsi="Arial" w:cs="Arial"/>
        </w:rPr>
        <w:t>, on Header level (</w:t>
      </w:r>
      <w:r w:rsidRPr="00DF6DCF">
        <w:rPr>
          <w:rFonts w:ascii="Arial" w:hAnsi="Arial" w:cs="Arial"/>
          <w:b/>
        </w:rPr>
        <w:t>Production Database – table OBX_CURRENCY, column CODE</w:t>
      </w:r>
      <w:r>
        <w:rPr>
          <w:rFonts w:ascii="Arial" w:hAnsi="Arial" w:cs="Arial"/>
        </w:rPr>
        <w:t xml:space="preserve">). The </w:t>
      </w:r>
      <w:r w:rsidRPr="00290CC1">
        <w:rPr>
          <w:rFonts w:ascii="Arial" w:hAnsi="Arial" w:cs="Arial"/>
        </w:rPr>
        <w:t>Internal Tungsten Description</w:t>
      </w:r>
      <w:r>
        <w:rPr>
          <w:rFonts w:ascii="Arial" w:hAnsi="Arial" w:cs="Arial"/>
        </w:rPr>
        <w:t xml:space="preserve"> provided in </w:t>
      </w:r>
      <w:r w:rsidRPr="00290CC1">
        <w:rPr>
          <w:rFonts w:ascii="Arial" w:hAnsi="Arial" w:cs="Arial"/>
        </w:rPr>
        <w:t>CurrencyCodeList</w:t>
      </w:r>
      <w:r>
        <w:rPr>
          <w:rFonts w:ascii="Arial" w:hAnsi="Arial" w:cs="Arial"/>
        </w:rPr>
        <w:t xml:space="preserve"> (Augmentations-yyyy-MM-dd.xlsx) corresponds to Production Database – table OBX_CURRENCY, column CURRENCY_NAME, and can be updated in Augmentations-yyyy-MM-dd.xlsx accordingly.</w:t>
      </w:r>
    </w:p>
    <w:p w:rsidR="00290CC1" w:rsidRDefault="00290CC1" w:rsidP="00A02EC3">
      <w:pPr>
        <w:spacing w:line="240" w:lineRule="auto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6.2 Tax Category</w:t>
      </w:r>
    </w:p>
    <w:p w:rsidR="00290CC1" w:rsidRDefault="00290CC1" w:rsidP="00A02EC3">
      <w:pPr>
        <w:pStyle w:val="ListParagraph"/>
        <w:spacing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Only valid codes from column “</w:t>
      </w:r>
      <w:r w:rsidR="00634B73">
        <w:rPr>
          <w:rFonts w:ascii="Arial" w:hAnsi="Arial" w:cs="Arial"/>
        </w:rPr>
        <w:t>Code from file</w:t>
      </w:r>
      <w:r>
        <w:rPr>
          <w:rFonts w:ascii="Arial" w:hAnsi="Arial" w:cs="Arial"/>
        </w:rPr>
        <w:t xml:space="preserve">”, in </w:t>
      </w:r>
      <w:r w:rsidRPr="00DF6DCF">
        <w:rPr>
          <w:rFonts w:ascii="Arial" w:hAnsi="Arial" w:cs="Arial"/>
          <w:b/>
        </w:rPr>
        <w:t>TaxCategoryCodeList</w:t>
      </w:r>
      <w:r>
        <w:rPr>
          <w:rFonts w:ascii="Arial" w:hAnsi="Arial" w:cs="Arial"/>
        </w:rPr>
        <w:t xml:space="preserve"> (</w:t>
      </w:r>
      <w:r w:rsidRPr="00DF6DCF">
        <w:rPr>
          <w:rFonts w:ascii="Arial" w:hAnsi="Arial" w:cs="Arial"/>
          <w:b/>
        </w:rPr>
        <w:t>Augmentations-yyyy-MM-dd.xlsx</w:t>
      </w:r>
      <w:r>
        <w:rPr>
          <w:rFonts w:ascii="Arial" w:hAnsi="Arial" w:cs="Arial"/>
        </w:rPr>
        <w:t xml:space="preserve">) should be used in tag </w:t>
      </w:r>
      <w:r w:rsidRPr="00DF6DCF">
        <w:rPr>
          <w:rFonts w:ascii="Arial" w:hAnsi="Arial" w:cs="Arial"/>
          <w:b/>
        </w:rPr>
        <w:t>TaxTypeCode</w:t>
      </w:r>
      <w:r>
        <w:rPr>
          <w:rFonts w:ascii="Arial" w:hAnsi="Arial" w:cs="Arial"/>
        </w:rPr>
        <w:t xml:space="preserve">, in </w:t>
      </w:r>
      <w:r w:rsidRPr="00290CC1">
        <w:rPr>
          <w:rFonts w:ascii="Arial" w:hAnsi="Arial" w:cs="Arial"/>
        </w:rPr>
        <w:t>TaxSubtotal</w:t>
      </w:r>
      <w:r>
        <w:rPr>
          <w:rFonts w:ascii="Arial" w:hAnsi="Arial" w:cs="Arial"/>
        </w:rPr>
        <w:t xml:space="preserve">, in </w:t>
      </w:r>
      <w:r w:rsidR="00303BD2">
        <w:rPr>
          <w:rFonts w:ascii="Arial" w:hAnsi="Arial" w:cs="Arial"/>
        </w:rPr>
        <w:t>TaxInfo</w:t>
      </w:r>
      <w:r>
        <w:rPr>
          <w:rFonts w:ascii="Arial" w:hAnsi="Arial" w:cs="Arial"/>
        </w:rPr>
        <w:t>,</w:t>
      </w:r>
      <w:r w:rsidR="00303B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F6DCF">
        <w:rPr>
          <w:rFonts w:ascii="Arial" w:hAnsi="Arial" w:cs="Arial"/>
          <w:b/>
        </w:rPr>
        <w:t>AllowanceCharge</w:t>
      </w:r>
      <w:r>
        <w:rPr>
          <w:rFonts w:ascii="Arial" w:hAnsi="Arial" w:cs="Arial"/>
        </w:rPr>
        <w:t xml:space="preserve"> and tag </w:t>
      </w:r>
      <w:r w:rsidRPr="00DF6DCF">
        <w:rPr>
          <w:rFonts w:ascii="Arial" w:hAnsi="Arial" w:cs="Arial"/>
          <w:b/>
        </w:rPr>
        <w:t>TaxTypeCode</w:t>
      </w:r>
      <w:r>
        <w:rPr>
          <w:rFonts w:ascii="Arial" w:hAnsi="Arial" w:cs="Arial"/>
        </w:rPr>
        <w:t xml:space="preserve">, in </w:t>
      </w:r>
      <w:r w:rsidRPr="00290CC1">
        <w:rPr>
          <w:rFonts w:ascii="Arial" w:hAnsi="Arial" w:cs="Arial"/>
        </w:rPr>
        <w:t>TaxSubtotal</w:t>
      </w:r>
      <w:r>
        <w:rPr>
          <w:rFonts w:ascii="Arial" w:hAnsi="Arial" w:cs="Arial"/>
        </w:rPr>
        <w:t xml:space="preserve">, in </w:t>
      </w:r>
      <w:r w:rsidRPr="00290CC1">
        <w:rPr>
          <w:rFonts w:ascii="Arial" w:hAnsi="Arial" w:cs="Arial"/>
        </w:rPr>
        <w:t>Tax</w:t>
      </w:r>
      <w:r w:rsidR="00303BD2">
        <w:rPr>
          <w:rFonts w:ascii="Arial" w:hAnsi="Arial" w:cs="Arial"/>
        </w:rPr>
        <w:t>Info</w:t>
      </w:r>
      <w:r>
        <w:rPr>
          <w:rFonts w:ascii="Arial" w:hAnsi="Arial" w:cs="Arial"/>
        </w:rPr>
        <w:t>,</w:t>
      </w:r>
      <w:r w:rsidR="00303B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="00303BD2" w:rsidRPr="00303BD2">
        <w:rPr>
          <w:rFonts w:ascii="Arial" w:hAnsi="Arial" w:cs="Arial"/>
          <w:b/>
        </w:rPr>
        <w:t xml:space="preserve">LineItem </w:t>
      </w:r>
      <w:r>
        <w:rPr>
          <w:rFonts w:ascii="Arial" w:hAnsi="Arial" w:cs="Arial"/>
        </w:rPr>
        <w:t>(</w:t>
      </w:r>
      <w:r w:rsidRPr="00DF6DCF">
        <w:rPr>
          <w:rFonts w:ascii="Arial" w:hAnsi="Arial" w:cs="Arial"/>
          <w:b/>
        </w:rPr>
        <w:t>Production Database – table OBX_TAX_CATEGORY, column CODE</w:t>
      </w:r>
      <w:r>
        <w:rPr>
          <w:rFonts w:ascii="Arial" w:hAnsi="Arial" w:cs="Arial"/>
        </w:rPr>
        <w:t xml:space="preserve">). The </w:t>
      </w:r>
      <w:r w:rsidRPr="00290CC1">
        <w:rPr>
          <w:rFonts w:ascii="Arial" w:hAnsi="Arial" w:cs="Arial"/>
        </w:rPr>
        <w:t>Internal Tungsten Description</w:t>
      </w:r>
      <w:r>
        <w:rPr>
          <w:rFonts w:ascii="Arial" w:hAnsi="Arial" w:cs="Arial"/>
        </w:rPr>
        <w:t xml:space="preserve"> provided in </w:t>
      </w:r>
      <w:r w:rsidRPr="00290CC1">
        <w:rPr>
          <w:rFonts w:ascii="Arial" w:hAnsi="Arial" w:cs="Arial"/>
        </w:rPr>
        <w:t>TaxCategoryCodeList</w:t>
      </w:r>
      <w:r>
        <w:rPr>
          <w:rFonts w:ascii="Arial" w:hAnsi="Arial" w:cs="Arial"/>
        </w:rPr>
        <w:t xml:space="preserve"> (Augmentations-yyyy-MM-dd.xlsx) corresponds to Production Database – table OBX_TAX_CATEGORY, column DESCRIPTION, and can be updated in Augmentations-yyyy-MM-dd.xlsx accordingly.</w:t>
      </w:r>
    </w:p>
    <w:p w:rsidR="00290CC1" w:rsidRDefault="00290CC1" w:rsidP="00290CC1">
      <w:pPr>
        <w:pStyle w:val="ListParagraph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The best practise is </w:t>
      </w:r>
      <w:r w:rsidR="00E47E2B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provide </w:t>
      </w:r>
      <w:r w:rsidR="00E47E2B" w:rsidRPr="00290CC1">
        <w:rPr>
          <w:rFonts w:ascii="Arial" w:hAnsi="Arial" w:cs="Arial"/>
        </w:rPr>
        <w:t>TaxCategoryCodeList</w:t>
      </w:r>
      <w:r w:rsidR="00E47E2B">
        <w:rPr>
          <w:rFonts w:ascii="Arial" w:hAnsi="Arial" w:cs="Arial"/>
        </w:rPr>
        <w:t xml:space="preserve"> to the supplier only with codes which are valid for the Supplier’s country.</w:t>
      </w:r>
    </w:p>
    <w:p w:rsidR="00E47E2B" w:rsidRDefault="00E47E2B" w:rsidP="00E47E2B">
      <w:pPr>
        <w:pStyle w:val="ListParagraph"/>
        <w:ind w:left="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For example for Supplier from Germany the </w:t>
      </w:r>
      <w:r w:rsidRPr="00290CC1">
        <w:rPr>
          <w:rFonts w:ascii="Arial" w:hAnsi="Arial" w:cs="Arial"/>
        </w:rPr>
        <w:t>TaxCategoryCodeList</w:t>
      </w:r>
      <w:r>
        <w:rPr>
          <w:rFonts w:ascii="Arial" w:hAnsi="Arial" w:cs="Arial"/>
        </w:rPr>
        <w:t xml:space="preserve"> should be provided as below:</w:t>
      </w:r>
    </w:p>
    <w:tbl>
      <w:tblPr>
        <w:tblW w:w="7513" w:type="dxa"/>
        <w:tblInd w:w="1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4536"/>
      </w:tblGrid>
      <w:tr w:rsidR="00E47E2B" w:rsidRPr="00E47E2B" w:rsidTr="00E47E2B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E47E2B" w:rsidRPr="00E47E2B" w:rsidRDefault="00634B73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>
              <w:rPr>
                <w:rFonts w:eastAsia="Times New Roman"/>
                <w:color w:val="000000"/>
                <w:lang w:val="bg-BG" w:eastAsia="bg-BG"/>
              </w:rPr>
              <w:t>Code from file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Internal Tungsten Description</w:t>
            </w:r>
          </w:p>
        </w:tc>
      </w:tr>
      <w:tr w:rsidR="00E47E2B" w:rsidRPr="00E47E2B" w:rsidTr="00E47E2B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DE1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16% USt.</w:t>
            </w:r>
          </w:p>
        </w:tc>
      </w:tr>
      <w:tr w:rsidR="00E47E2B" w:rsidRPr="00E47E2B" w:rsidTr="00E47E2B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DE2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7% USt.</w:t>
            </w:r>
          </w:p>
        </w:tc>
      </w:tr>
      <w:tr w:rsidR="00E47E2B" w:rsidRPr="00E47E2B" w:rsidTr="00E47E2B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DE3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Steuerfrei</w:t>
            </w:r>
          </w:p>
        </w:tc>
      </w:tr>
      <w:tr w:rsidR="00E47E2B" w:rsidRPr="00E47E2B" w:rsidTr="00E47E2B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DE4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Nicht Steuerbar</w:t>
            </w:r>
          </w:p>
        </w:tc>
      </w:tr>
      <w:tr w:rsidR="00E47E2B" w:rsidRPr="00E47E2B" w:rsidTr="00E47E2B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DE5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19% USt.</w:t>
            </w:r>
          </w:p>
        </w:tc>
      </w:tr>
      <w:tr w:rsidR="00E47E2B" w:rsidRPr="00E47E2B" w:rsidTr="00E47E2B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DE6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Wareneinkauf (EU)</w:t>
            </w:r>
          </w:p>
        </w:tc>
      </w:tr>
      <w:tr w:rsidR="00E47E2B" w:rsidRPr="00E47E2B" w:rsidTr="00E47E2B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DE7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0% USt - Imports</w:t>
            </w:r>
          </w:p>
        </w:tc>
      </w:tr>
      <w:tr w:rsidR="00E47E2B" w:rsidRPr="00E47E2B" w:rsidTr="00E47E2B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DE8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Triangulation - 0% (EU)</w:t>
            </w:r>
          </w:p>
        </w:tc>
      </w:tr>
      <w:tr w:rsidR="00E47E2B" w:rsidRPr="00E47E2B" w:rsidTr="00E47E2B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DE9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2B" w:rsidRPr="00E47E2B" w:rsidRDefault="00E47E2B" w:rsidP="00E47E2B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/>
                <w:color w:val="000000"/>
                <w:lang w:val="bg-BG" w:eastAsia="bg-BG"/>
              </w:rPr>
            </w:pPr>
            <w:r w:rsidRPr="00E47E2B">
              <w:rPr>
                <w:rFonts w:eastAsia="Times New Roman"/>
                <w:color w:val="000000"/>
                <w:lang w:val="bg-BG" w:eastAsia="bg-BG"/>
              </w:rPr>
              <w:t>Reverse Charge</w:t>
            </w:r>
          </w:p>
        </w:tc>
      </w:tr>
    </w:tbl>
    <w:p w:rsidR="00F3199B" w:rsidRDefault="00290CC1" w:rsidP="0060635D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6.3 </w:t>
      </w:r>
      <w:r w:rsidR="00F3199B" w:rsidRPr="00290CC1">
        <w:rPr>
          <w:rFonts w:ascii="Arial" w:hAnsi="Arial" w:cs="Arial"/>
          <w:b/>
        </w:rPr>
        <w:t>Unit of measure</w:t>
      </w:r>
    </w:p>
    <w:p w:rsidR="0012077B" w:rsidRDefault="0012077B" w:rsidP="0012077B">
      <w:pPr>
        <w:pStyle w:val="ListParagraph"/>
        <w:ind w:firstLine="720"/>
        <w:rPr>
          <w:rFonts w:ascii="Arial" w:hAnsi="Arial" w:cs="Arial"/>
        </w:rPr>
      </w:pPr>
      <w:r>
        <w:rPr>
          <w:rFonts w:ascii="Arial" w:hAnsi="Arial" w:cs="Arial"/>
        </w:rPr>
        <w:t>Only valid codes from column “</w:t>
      </w:r>
      <w:r w:rsidR="00634B73">
        <w:rPr>
          <w:rFonts w:ascii="Arial" w:hAnsi="Arial" w:cs="Arial"/>
        </w:rPr>
        <w:t>Code from file</w:t>
      </w:r>
      <w:r>
        <w:rPr>
          <w:rFonts w:ascii="Arial" w:hAnsi="Arial" w:cs="Arial"/>
        </w:rPr>
        <w:t xml:space="preserve">”, in </w:t>
      </w:r>
      <w:r w:rsidRPr="0012077B">
        <w:rPr>
          <w:rFonts w:ascii="Arial" w:hAnsi="Arial" w:cs="Arial"/>
          <w:b/>
        </w:rPr>
        <w:t>UnitOfMeasureCodeList</w:t>
      </w:r>
      <w:r>
        <w:rPr>
          <w:rFonts w:ascii="Arial" w:hAnsi="Arial" w:cs="Arial"/>
        </w:rPr>
        <w:t xml:space="preserve"> (</w:t>
      </w:r>
      <w:r w:rsidRPr="00DF6DCF">
        <w:rPr>
          <w:rFonts w:ascii="Arial" w:hAnsi="Arial" w:cs="Arial"/>
          <w:b/>
        </w:rPr>
        <w:t>Augmentations-yyyy-MM-dd.xlsx</w:t>
      </w:r>
      <w:r>
        <w:rPr>
          <w:rFonts w:ascii="Arial" w:hAnsi="Arial" w:cs="Arial"/>
        </w:rPr>
        <w:t xml:space="preserve">) should be used in </w:t>
      </w:r>
      <w:r w:rsidR="00AB5777">
        <w:rPr>
          <w:rFonts w:ascii="Arial" w:hAnsi="Arial" w:cs="Arial"/>
        </w:rPr>
        <w:t xml:space="preserve">tag </w:t>
      </w:r>
      <w:r w:rsidR="00AB5777" w:rsidRPr="00AB5777">
        <w:rPr>
          <w:rFonts w:ascii="Arial" w:hAnsi="Arial" w:cs="Arial"/>
          <w:b/>
        </w:rPr>
        <w:t>UnitOfMeasure</w:t>
      </w:r>
      <w:r w:rsidR="008F77BB">
        <w:rPr>
          <w:rFonts w:ascii="Arial" w:hAnsi="Arial" w:cs="Arial"/>
        </w:rPr>
        <w:t>, in</w:t>
      </w:r>
      <w:r w:rsidR="00AB5777">
        <w:rPr>
          <w:rFonts w:ascii="Arial" w:hAnsi="Arial" w:cs="Arial"/>
        </w:rPr>
        <w:t xml:space="preserve"> </w:t>
      </w:r>
      <w:r w:rsidRPr="00DF6DCF">
        <w:rPr>
          <w:rFonts w:ascii="Arial" w:hAnsi="Arial" w:cs="Arial"/>
          <w:b/>
        </w:rPr>
        <w:t>Line</w:t>
      </w:r>
      <w:r w:rsidR="00AB5777">
        <w:rPr>
          <w:rFonts w:ascii="Arial" w:hAnsi="Arial" w:cs="Arial"/>
          <w:b/>
        </w:rPr>
        <w:t>Item</w:t>
      </w:r>
      <w:r w:rsidR="003A123F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</w:t>
      </w:r>
      <w:r w:rsidRPr="00DF6DCF">
        <w:rPr>
          <w:rFonts w:ascii="Arial" w:hAnsi="Arial" w:cs="Arial"/>
          <w:b/>
        </w:rPr>
        <w:t>Production Database – table OBX_</w:t>
      </w:r>
      <w:r w:rsidR="008F77BB">
        <w:rPr>
          <w:rFonts w:ascii="Arial" w:hAnsi="Arial" w:cs="Arial"/>
          <w:b/>
        </w:rPr>
        <w:t>UNIT_OF_MEASURE</w:t>
      </w:r>
      <w:r w:rsidRPr="00DF6DCF">
        <w:rPr>
          <w:rFonts w:ascii="Arial" w:hAnsi="Arial" w:cs="Arial"/>
          <w:b/>
        </w:rPr>
        <w:t>, column CODE</w:t>
      </w:r>
      <w:r>
        <w:rPr>
          <w:rFonts w:ascii="Arial" w:hAnsi="Arial" w:cs="Arial"/>
        </w:rPr>
        <w:t xml:space="preserve">). The </w:t>
      </w:r>
      <w:r w:rsidRPr="00290CC1">
        <w:rPr>
          <w:rFonts w:ascii="Arial" w:hAnsi="Arial" w:cs="Arial"/>
        </w:rPr>
        <w:t>Internal Tungsten Description</w:t>
      </w:r>
      <w:r>
        <w:rPr>
          <w:rFonts w:ascii="Arial" w:hAnsi="Arial" w:cs="Arial"/>
        </w:rPr>
        <w:t xml:space="preserve"> provided in </w:t>
      </w:r>
      <w:r w:rsidRPr="00290CC1">
        <w:rPr>
          <w:rFonts w:ascii="Arial" w:hAnsi="Arial" w:cs="Arial"/>
        </w:rPr>
        <w:t>TaxCategoryCodeList</w:t>
      </w:r>
      <w:r>
        <w:rPr>
          <w:rFonts w:ascii="Arial" w:hAnsi="Arial" w:cs="Arial"/>
        </w:rPr>
        <w:t xml:space="preserve"> (Augmentations-yyyy-MM-dd.xlsx) corresponds to Production Database – table OBX_</w:t>
      </w:r>
      <w:r w:rsidR="008F77BB">
        <w:rPr>
          <w:rFonts w:ascii="Arial" w:hAnsi="Arial" w:cs="Arial"/>
        </w:rPr>
        <w:t>UNIT_OF_MEASURE</w:t>
      </w:r>
      <w:r>
        <w:rPr>
          <w:rFonts w:ascii="Arial" w:hAnsi="Arial" w:cs="Arial"/>
        </w:rPr>
        <w:t>, column DESCRIPTION, and can be updated in Augmentations-yyyy-MM-dd.xlsx accordingly.</w:t>
      </w:r>
    </w:p>
    <w:bookmarkStart w:id="2" w:name="_MON_1497082755"/>
    <w:bookmarkEnd w:id="2"/>
    <w:p w:rsidR="00894206" w:rsidRDefault="003A123F" w:rsidP="003A123F">
      <w:pPr>
        <w:pStyle w:val="ListParagraph"/>
        <w:ind w:firstLine="720"/>
        <w:rPr>
          <w:rFonts w:ascii="Arial" w:hAnsi="Arial" w:cs="Arial"/>
        </w:rPr>
      </w:pPr>
      <w:r>
        <w:rPr>
          <w:rFonts w:ascii="Arial" w:hAnsi="Arial" w:cs="Arial"/>
        </w:rPr>
        <w:object w:dxaOrig="1534" w:dyaOrig="1000">
          <v:shape id="_x0000_i1030" type="#_x0000_t75" style="width:77.25pt;height:50.25pt" o:ole="">
            <v:imagedata r:id="rId18" o:title=""/>
          </v:shape>
          <o:OLEObject Type="Embed" ProgID="Excel.Sheet.12" ShapeID="_x0000_i1030" DrawAspect="Icon" ObjectID="_1600173376" r:id="rId19"/>
        </w:object>
      </w:r>
    </w:p>
    <w:p w:rsidR="0060635D" w:rsidRDefault="0060635D" w:rsidP="0060635D">
      <w:pPr>
        <w:ind w:left="720"/>
        <w:rPr>
          <w:rFonts w:ascii="Arial" w:hAnsi="Arial" w:cs="Arial"/>
        </w:rPr>
      </w:pPr>
      <w:r w:rsidRPr="00A233CC">
        <w:rPr>
          <w:rFonts w:ascii="Arial" w:hAnsi="Arial" w:cs="Arial"/>
        </w:rPr>
        <w:t xml:space="preserve">Please note that document </w:t>
      </w:r>
      <w:r>
        <w:rPr>
          <w:rFonts w:ascii="Arial" w:hAnsi="Arial" w:cs="Arial"/>
        </w:rPr>
        <w:t>for the valid augmentation codes contains date in the name (</w:t>
      </w:r>
      <w:r w:rsidRPr="008B32E4">
        <w:rPr>
          <w:rFonts w:ascii="Arial" w:hAnsi="Arial" w:cs="Arial"/>
          <w:b/>
        </w:rPr>
        <w:t>Augmentations-</w:t>
      </w:r>
      <w:r w:rsidR="008B32E4" w:rsidRPr="008B32E4">
        <w:rPr>
          <w:rFonts w:ascii="Arial" w:hAnsi="Arial" w:cs="Arial"/>
          <w:b/>
        </w:rPr>
        <w:t>yyyy-MM-dd</w:t>
      </w:r>
      <w:r w:rsidRPr="008B32E4">
        <w:rPr>
          <w:rFonts w:ascii="Arial" w:hAnsi="Arial" w:cs="Arial"/>
          <w:b/>
        </w:rPr>
        <w:t>.xlsx</w:t>
      </w:r>
      <w:r>
        <w:rPr>
          <w:rFonts w:ascii="Arial" w:hAnsi="Arial" w:cs="Arial"/>
        </w:rPr>
        <w:t>) which means that the list is</w:t>
      </w:r>
      <w:r w:rsidR="004B7771">
        <w:rPr>
          <w:rFonts w:ascii="Arial" w:hAnsi="Arial" w:cs="Arial"/>
        </w:rPr>
        <w:t xml:space="preserve"> </w:t>
      </w:r>
      <w:r w:rsidRPr="008B32E4">
        <w:rPr>
          <w:rFonts w:ascii="Arial" w:hAnsi="Arial" w:cs="Arial"/>
          <w:b/>
        </w:rPr>
        <w:t>up to the corresponding date</w:t>
      </w:r>
      <w:r>
        <w:rPr>
          <w:rFonts w:ascii="Arial" w:hAnsi="Arial" w:cs="Arial"/>
        </w:rPr>
        <w:t xml:space="preserve">. The document </w:t>
      </w:r>
      <w:r w:rsidRPr="008B32E4">
        <w:rPr>
          <w:rFonts w:ascii="Arial" w:hAnsi="Arial" w:cs="Arial"/>
          <w:b/>
        </w:rPr>
        <w:t>has to be updated</w:t>
      </w:r>
      <w:r>
        <w:rPr>
          <w:rFonts w:ascii="Arial" w:hAnsi="Arial" w:cs="Arial"/>
        </w:rPr>
        <w:t xml:space="preserve"> before sent to the supplier with the information from the corresponding tables from </w:t>
      </w:r>
      <w:r w:rsidRPr="008B32E4">
        <w:rPr>
          <w:rFonts w:ascii="Arial" w:hAnsi="Arial" w:cs="Arial"/>
          <w:b/>
        </w:rPr>
        <w:t>Production Database</w:t>
      </w:r>
      <w:r>
        <w:rPr>
          <w:rFonts w:ascii="Arial" w:hAnsi="Arial" w:cs="Arial"/>
        </w:rPr>
        <w:t xml:space="preserve"> described above.</w:t>
      </w:r>
    </w:p>
    <w:p w:rsidR="0060635D" w:rsidRPr="00664A37" w:rsidRDefault="0060635D" w:rsidP="0060635D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If the tags listed above are not populated with valid code from the corresponding table, </w:t>
      </w:r>
      <w:r w:rsidR="008B32E4">
        <w:rPr>
          <w:rFonts w:ascii="Arial" w:hAnsi="Arial" w:cs="Arial"/>
        </w:rPr>
        <w:t>the invoice will fail due to Validation Policy Error as the provided value will not be looked up to standard valid internal Tungsten Code.</w:t>
      </w:r>
    </w:p>
    <w:p w:rsidR="00926D96" w:rsidRDefault="00867F3B" w:rsidP="00926D96">
      <w:pPr>
        <w:pStyle w:val="ListParagraph"/>
        <w:numPr>
          <w:ilvl w:val="0"/>
          <w:numId w:val="29"/>
        </w:numPr>
        <w:contextualSpacing w:val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Logics</w:t>
      </w:r>
      <w:r w:rsidR="001550FC">
        <w:rPr>
          <w:rFonts w:ascii="Arial" w:hAnsi="Arial" w:cs="Arial"/>
          <w:b/>
        </w:rPr>
        <w:t xml:space="preserve">, </w:t>
      </w:r>
      <w:r w:rsidR="007D36B1">
        <w:rPr>
          <w:rFonts w:ascii="Arial" w:hAnsi="Arial" w:cs="Arial"/>
          <w:b/>
        </w:rPr>
        <w:t>Failures</w:t>
      </w:r>
      <w:r w:rsidR="001550FC">
        <w:rPr>
          <w:rFonts w:ascii="Arial" w:hAnsi="Arial" w:cs="Arial"/>
          <w:b/>
        </w:rPr>
        <w:t xml:space="preserve"> and Notes</w:t>
      </w:r>
    </w:p>
    <w:p w:rsidR="00926D96" w:rsidRPr="00411FC9" w:rsidRDefault="007D36B1" w:rsidP="005F6AC9">
      <w:pPr>
        <w:pStyle w:val="ListParagraph"/>
        <w:numPr>
          <w:ilvl w:val="1"/>
          <w:numId w:val="29"/>
        </w:numPr>
        <w:contextualSpacing w:val="0"/>
        <w:textAlignment w:val="auto"/>
      </w:pPr>
      <w:r>
        <w:rPr>
          <w:rFonts w:ascii="Arial" w:hAnsi="Arial" w:cs="Arial"/>
        </w:rPr>
        <w:t xml:space="preserve">When </w:t>
      </w:r>
      <w:r w:rsidR="00AD26D6" w:rsidRPr="001550FC">
        <w:rPr>
          <w:rFonts w:ascii="Arial" w:hAnsi="Arial" w:cs="Arial"/>
          <w:b/>
        </w:rPr>
        <w:t>Invoice Type</w:t>
      </w:r>
      <w:r w:rsidR="001550FC">
        <w:rPr>
          <w:rFonts w:ascii="Arial" w:hAnsi="Arial" w:cs="Arial"/>
        </w:rPr>
        <w:t xml:space="preserve"> in not provided, the Invoice will fail with Validation Policy Error – </w:t>
      </w:r>
      <w:r w:rsidR="005F6AC9">
        <w:rPr>
          <w:rFonts w:ascii="Arial" w:hAnsi="Arial" w:cs="Arial"/>
        </w:rPr>
        <w:t>“</w:t>
      </w:r>
      <w:r w:rsidR="005F6AC9" w:rsidRPr="005F6AC9">
        <w:rPr>
          <w:rFonts w:ascii="Arial" w:hAnsi="Arial" w:cs="Arial"/>
        </w:rPr>
        <w:t>Element 'InvoiceType' contains value 'empty' which is not a valid code.</w:t>
      </w:r>
      <w:r w:rsidR="001550FC">
        <w:rPr>
          <w:rFonts w:ascii="Arial" w:hAnsi="Arial" w:cs="Arial"/>
        </w:rPr>
        <w:t>”</w:t>
      </w:r>
    </w:p>
    <w:p w:rsidR="00411FC9" w:rsidRDefault="00411FC9" w:rsidP="00926D96">
      <w:pPr>
        <w:pStyle w:val="ListParagraph"/>
        <w:numPr>
          <w:ilvl w:val="1"/>
          <w:numId w:val="29"/>
        </w:numPr>
        <w:contextualSpacing w:val="0"/>
        <w:textAlignment w:val="auto"/>
        <w:rPr>
          <w:rFonts w:ascii="Arial" w:hAnsi="Arial" w:cs="Arial"/>
        </w:rPr>
      </w:pPr>
      <w:r w:rsidRPr="00411FC9">
        <w:rPr>
          <w:rFonts w:ascii="Arial" w:hAnsi="Arial" w:cs="Arial"/>
        </w:rPr>
        <w:t xml:space="preserve">When </w:t>
      </w:r>
      <w:r w:rsidR="00AB49F3">
        <w:rPr>
          <w:rFonts w:ascii="Arial" w:hAnsi="Arial" w:cs="Arial"/>
          <w:b/>
        </w:rPr>
        <w:t>Delivery</w:t>
      </w:r>
      <w:r w:rsidRPr="00411FC9">
        <w:rPr>
          <w:rFonts w:ascii="Arial" w:hAnsi="Arial" w:cs="Arial"/>
          <w:b/>
        </w:rPr>
        <w:t xml:space="preserve"> Date</w:t>
      </w:r>
      <w:r>
        <w:rPr>
          <w:rFonts w:ascii="Arial" w:hAnsi="Arial" w:cs="Arial"/>
        </w:rPr>
        <w:t xml:space="preserve"> is not provided it will be copied from Invoice Date</w:t>
      </w:r>
    </w:p>
    <w:p w:rsidR="00F9218B" w:rsidRPr="00F9218B" w:rsidRDefault="00411FC9" w:rsidP="00F9218B">
      <w:pPr>
        <w:pStyle w:val="ListParagraph"/>
        <w:numPr>
          <w:ilvl w:val="1"/>
          <w:numId w:val="29"/>
        </w:numPr>
        <w:contextualSpacing w:val="0"/>
        <w:textAlignment w:val="auto"/>
        <w:rPr>
          <w:rFonts w:ascii="Arial" w:hAnsi="Arial" w:cs="Arial"/>
        </w:rPr>
      </w:pPr>
      <w:r w:rsidRPr="00411FC9">
        <w:rPr>
          <w:rFonts w:ascii="Arial" w:hAnsi="Arial" w:cs="Arial"/>
        </w:rPr>
        <w:t xml:space="preserve">When </w:t>
      </w:r>
      <w:r w:rsidRPr="00411FC9">
        <w:rPr>
          <w:rFonts w:ascii="Arial" w:hAnsi="Arial" w:cs="Arial"/>
          <w:b/>
        </w:rPr>
        <w:t>Original</w:t>
      </w:r>
      <w:r w:rsidR="006A0626">
        <w:rPr>
          <w:rFonts w:ascii="Arial" w:hAnsi="Arial" w:cs="Arial"/>
          <w:b/>
        </w:rPr>
        <w:t xml:space="preserve"> </w:t>
      </w:r>
      <w:r w:rsidR="00AB49F3">
        <w:rPr>
          <w:rFonts w:ascii="Arial" w:hAnsi="Arial" w:cs="Arial"/>
          <w:b/>
        </w:rPr>
        <w:t>Delivery</w:t>
      </w:r>
      <w:r w:rsidRPr="00411FC9">
        <w:rPr>
          <w:rFonts w:ascii="Arial" w:hAnsi="Arial" w:cs="Arial"/>
          <w:b/>
        </w:rPr>
        <w:t xml:space="preserve"> Date</w:t>
      </w:r>
      <w:r>
        <w:rPr>
          <w:rFonts w:ascii="Arial" w:hAnsi="Arial" w:cs="Arial"/>
        </w:rPr>
        <w:t xml:space="preserve"> is not provided it will be copied from Original Invoice Date</w:t>
      </w:r>
    </w:p>
    <w:p w:rsidR="00844118" w:rsidRDefault="00844118" w:rsidP="00411FC9">
      <w:pPr>
        <w:pStyle w:val="ListParagraph"/>
        <w:numPr>
          <w:ilvl w:val="1"/>
          <w:numId w:val="29"/>
        </w:numPr>
        <w:contextualSpacing w:val="0"/>
        <w:textAlignment w:val="auto"/>
        <w:rPr>
          <w:rFonts w:ascii="Arial" w:hAnsi="Arial" w:cs="Arial"/>
        </w:rPr>
      </w:pPr>
      <w:r w:rsidRPr="00844118">
        <w:rPr>
          <w:rFonts w:ascii="Arial" w:hAnsi="Arial" w:cs="Arial"/>
          <w:b/>
        </w:rPr>
        <w:t>Line Net Amount</w:t>
      </w:r>
      <w:r>
        <w:rPr>
          <w:rFonts w:ascii="Arial" w:hAnsi="Arial" w:cs="Arial"/>
        </w:rPr>
        <w:t xml:space="preserve"> should always be provided</w:t>
      </w:r>
      <w:r w:rsidR="00590FE3">
        <w:rPr>
          <w:rFonts w:ascii="Arial" w:hAnsi="Arial" w:cs="Arial"/>
        </w:rPr>
        <w:t xml:space="preserve"> (when </w:t>
      </w:r>
      <w:r w:rsidR="00590FE3" w:rsidRPr="00590FE3">
        <w:rPr>
          <w:rFonts w:ascii="Arial" w:hAnsi="Arial" w:cs="Arial"/>
          <w:b/>
        </w:rPr>
        <w:t>Discount Percent</w:t>
      </w:r>
      <w:r w:rsidR="00590FE3">
        <w:rPr>
          <w:rFonts w:ascii="Arial" w:hAnsi="Arial" w:cs="Arial"/>
        </w:rPr>
        <w:t xml:space="preserve"> and </w:t>
      </w:r>
      <w:r w:rsidR="00590FE3" w:rsidRPr="00590FE3">
        <w:rPr>
          <w:rFonts w:ascii="Arial" w:hAnsi="Arial" w:cs="Arial"/>
          <w:b/>
        </w:rPr>
        <w:t>Discount Amount</w:t>
      </w:r>
      <w:r w:rsidR="00590FE3">
        <w:rPr>
          <w:rFonts w:ascii="Arial" w:hAnsi="Arial" w:cs="Arial"/>
        </w:rPr>
        <w:t xml:space="preserve"> are used on Line level the </w:t>
      </w:r>
      <w:r w:rsidR="00590FE3" w:rsidRPr="00590FE3">
        <w:rPr>
          <w:rFonts w:ascii="Arial" w:hAnsi="Arial" w:cs="Arial"/>
          <w:b/>
        </w:rPr>
        <w:t>Line net Amount</w:t>
      </w:r>
      <w:r w:rsidR="00590FE3">
        <w:rPr>
          <w:rFonts w:ascii="Arial" w:hAnsi="Arial" w:cs="Arial"/>
        </w:rPr>
        <w:t xml:space="preserve"> should be equal to (</w:t>
      </w:r>
      <w:r w:rsidR="00590FE3" w:rsidRPr="00590FE3">
        <w:rPr>
          <w:rFonts w:ascii="Arial" w:hAnsi="Arial" w:cs="Arial"/>
          <w:b/>
        </w:rPr>
        <w:t>Quantity</w:t>
      </w:r>
      <w:r w:rsidR="00590FE3">
        <w:rPr>
          <w:rFonts w:ascii="Arial" w:hAnsi="Arial" w:cs="Arial"/>
        </w:rPr>
        <w:t xml:space="preserve"> * </w:t>
      </w:r>
      <w:r w:rsidR="00590FE3" w:rsidRPr="00590FE3">
        <w:rPr>
          <w:rFonts w:ascii="Arial" w:hAnsi="Arial" w:cs="Arial"/>
          <w:b/>
        </w:rPr>
        <w:t>Unit Price</w:t>
      </w:r>
      <w:r w:rsidR="00590FE3">
        <w:rPr>
          <w:rFonts w:ascii="Arial" w:hAnsi="Arial" w:cs="Arial"/>
        </w:rPr>
        <w:t xml:space="preserve">) – </w:t>
      </w:r>
      <w:r w:rsidR="00590FE3" w:rsidRPr="00590FE3">
        <w:rPr>
          <w:rFonts w:ascii="Arial" w:hAnsi="Arial" w:cs="Arial"/>
          <w:b/>
        </w:rPr>
        <w:t>Discount Amount</w:t>
      </w:r>
      <w:r w:rsidR="00590FE3" w:rsidRPr="00590FE3">
        <w:rPr>
          <w:rFonts w:ascii="Arial" w:hAnsi="Arial" w:cs="Arial"/>
        </w:rPr>
        <w:t>)</w:t>
      </w:r>
    </w:p>
    <w:p w:rsidR="001550FC" w:rsidRDefault="001550FC" w:rsidP="00926D96">
      <w:pPr>
        <w:pStyle w:val="ListParagraph"/>
        <w:numPr>
          <w:ilvl w:val="1"/>
          <w:numId w:val="29"/>
        </w:numPr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Pr="00411FC9">
        <w:rPr>
          <w:rFonts w:ascii="Arial" w:hAnsi="Arial" w:cs="Arial"/>
          <w:b/>
        </w:rPr>
        <w:t>Quantity</w:t>
      </w:r>
      <w:r>
        <w:rPr>
          <w:rFonts w:ascii="Arial" w:hAnsi="Arial" w:cs="Arial"/>
        </w:rPr>
        <w:t xml:space="preserve"> is not provided </w:t>
      </w:r>
      <w:r w:rsidR="00F51E94">
        <w:rPr>
          <w:rFonts w:ascii="Arial" w:hAnsi="Arial" w:cs="Arial"/>
        </w:rPr>
        <w:t>it will be output as “1”</w:t>
      </w:r>
    </w:p>
    <w:p w:rsidR="00411FC9" w:rsidRDefault="00411FC9" w:rsidP="00926D96">
      <w:pPr>
        <w:pStyle w:val="ListParagraph"/>
        <w:numPr>
          <w:ilvl w:val="1"/>
          <w:numId w:val="29"/>
        </w:numPr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DB360E" w:rsidRPr="00DB360E">
        <w:rPr>
          <w:rFonts w:ascii="Arial" w:hAnsi="Arial" w:cs="Arial"/>
          <w:b/>
        </w:rPr>
        <w:t xml:space="preserve">Unit of measure </w:t>
      </w:r>
      <w:r w:rsidR="00DB360E">
        <w:rPr>
          <w:rFonts w:ascii="Arial" w:hAnsi="Arial" w:cs="Arial"/>
        </w:rPr>
        <w:t>is not populated it will be output as EA</w:t>
      </w:r>
    </w:p>
    <w:p w:rsidR="00A13931" w:rsidRPr="00411FC9" w:rsidRDefault="00A13931" w:rsidP="00926D96">
      <w:pPr>
        <w:pStyle w:val="ListParagraph"/>
        <w:numPr>
          <w:ilvl w:val="1"/>
          <w:numId w:val="29"/>
        </w:numPr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Pr="00A13931">
        <w:rPr>
          <w:rFonts w:ascii="Arial" w:hAnsi="Arial" w:cs="Arial"/>
          <w:b/>
        </w:rPr>
        <w:t>Unit Price</w:t>
      </w:r>
      <w:r>
        <w:rPr>
          <w:rFonts w:ascii="Arial" w:hAnsi="Arial" w:cs="Arial"/>
        </w:rPr>
        <w:t xml:space="preserve"> is not provided it will be copied from Line Net Amount</w:t>
      </w:r>
    </w:p>
    <w:p w:rsidR="00926D96" w:rsidRDefault="00397021" w:rsidP="00926D96">
      <w:pPr>
        <w:pStyle w:val="ListParagraph"/>
        <w:numPr>
          <w:ilvl w:val="1"/>
          <w:numId w:val="29"/>
        </w:numPr>
        <w:contextualSpacing w:val="0"/>
        <w:textAlignment w:val="auto"/>
      </w:pPr>
      <w:r>
        <w:rPr>
          <w:rFonts w:ascii="Arial" w:hAnsi="Arial" w:cs="Arial"/>
        </w:rPr>
        <w:t xml:space="preserve">When </w:t>
      </w:r>
      <w:r w:rsidRPr="00397021">
        <w:rPr>
          <w:rFonts w:ascii="Arial" w:hAnsi="Arial" w:cs="Arial"/>
          <w:b/>
        </w:rPr>
        <w:t>Line Tax Amount</w:t>
      </w:r>
      <w:r>
        <w:rPr>
          <w:rFonts w:ascii="Arial" w:hAnsi="Arial" w:cs="Arial"/>
        </w:rPr>
        <w:t xml:space="preserve"> is not provided it can be calculated as </w:t>
      </w:r>
      <w:r w:rsidRPr="00397021">
        <w:rPr>
          <w:rFonts w:ascii="Arial" w:hAnsi="Arial" w:cs="Arial"/>
          <w:b/>
        </w:rPr>
        <w:t>Line Net Amount</w:t>
      </w:r>
      <w:r>
        <w:rPr>
          <w:rFonts w:ascii="Arial" w:hAnsi="Arial" w:cs="Arial"/>
        </w:rPr>
        <w:t xml:space="preserve"> * </w:t>
      </w:r>
      <w:r w:rsidRPr="00397021">
        <w:rPr>
          <w:rFonts w:ascii="Arial" w:hAnsi="Arial" w:cs="Arial"/>
          <w:b/>
        </w:rPr>
        <w:t>Tax Rate</w:t>
      </w:r>
      <w:r>
        <w:rPr>
          <w:rFonts w:ascii="Arial" w:hAnsi="Arial" w:cs="Arial"/>
        </w:rPr>
        <w:t xml:space="preserve"> divided by 100 (in this case both Line Net Amount and Tax Rate should be provided)</w:t>
      </w:r>
    </w:p>
    <w:p w:rsidR="000D4854" w:rsidRPr="00264331" w:rsidRDefault="00264331" w:rsidP="00926D96">
      <w:pPr>
        <w:pStyle w:val="ListParagraph"/>
        <w:numPr>
          <w:ilvl w:val="1"/>
          <w:numId w:val="29"/>
        </w:numPr>
        <w:contextualSpacing w:val="0"/>
        <w:textAlignment w:val="auto"/>
        <w:rPr>
          <w:rFonts w:ascii="Arial" w:hAnsi="Arial" w:cs="Arial"/>
        </w:rPr>
      </w:pPr>
      <w:r w:rsidRPr="00264331">
        <w:rPr>
          <w:rFonts w:ascii="Arial" w:hAnsi="Arial" w:cs="Arial"/>
        </w:rPr>
        <w:t xml:space="preserve">When </w:t>
      </w:r>
      <w:r w:rsidR="000D4854" w:rsidRPr="00264331">
        <w:rPr>
          <w:rFonts w:ascii="Arial" w:hAnsi="Arial" w:cs="Arial"/>
          <w:b/>
        </w:rPr>
        <w:t>Special Conditions</w:t>
      </w:r>
      <w:r w:rsidR="00713DEA">
        <w:rPr>
          <w:rFonts w:ascii="Arial" w:hAnsi="Arial" w:cs="Arial"/>
          <w:b/>
        </w:rPr>
        <w:t xml:space="preserve"> </w:t>
      </w:r>
      <w:r w:rsidRPr="00264331">
        <w:rPr>
          <w:rFonts w:ascii="Arial" w:hAnsi="Arial" w:cs="Arial"/>
        </w:rPr>
        <w:t>are populated</w:t>
      </w:r>
      <w:r w:rsidR="00713DEA">
        <w:rPr>
          <w:rFonts w:ascii="Arial" w:hAnsi="Arial" w:cs="Arial"/>
        </w:rPr>
        <w:t xml:space="preserve"> - </w:t>
      </w:r>
      <w:r w:rsidRPr="00264331">
        <w:rPr>
          <w:rFonts w:ascii="Arial" w:hAnsi="Arial" w:cs="Arial"/>
        </w:rPr>
        <w:t>the value can be “01”, “02”or “03”</w:t>
      </w:r>
    </w:p>
    <w:p w:rsidR="00BA4FE0" w:rsidRPr="00BA4FE0" w:rsidRDefault="00397021" w:rsidP="00926D96">
      <w:pPr>
        <w:pStyle w:val="ListParagraph"/>
        <w:numPr>
          <w:ilvl w:val="1"/>
          <w:numId w:val="29"/>
        </w:numPr>
        <w:contextualSpacing w:val="0"/>
        <w:textAlignment w:val="auto"/>
      </w:pPr>
      <w:r>
        <w:rPr>
          <w:rFonts w:ascii="Arial" w:hAnsi="Arial" w:cs="Arial"/>
        </w:rPr>
        <w:t xml:space="preserve">When </w:t>
      </w:r>
      <w:r w:rsidRPr="00397021">
        <w:rPr>
          <w:rFonts w:ascii="Arial" w:hAnsi="Arial" w:cs="Arial"/>
          <w:b/>
        </w:rPr>
        <w:t>Part Description</w:t>
      </w:r>
      <w:r>
        <w:rPr>
          <w:rFonts w:ascii="Arial" w:hAnsi="Arial" w:cs="Arial"/>
        </w:rPr>
        <w:t xml:space="preserve"> and </w:t>
      </w:r>
      <w:r w:rsidRPr="00397021">
        <w:rPr>
          <w:rFonts w:ascii="Arial" w:hAnsi="Arial" w:cs="Arial"/>
          <w:b/>
        </w:rPr>
        <w:t>Part Number</w:t>
      </w:r>
      <w:r>
        <w:rPr>
          <w:rFonts w:ascii="Arial" w:hAnsi="Arial" w:cs="Arial"/>
        </w:rPr>
        <w:t xml:space="preserve"> are not provided Supplier Part Description will be output as “Line Item”</w:t>
      </w:r>
      <w:r w:rsidR="001706C1">
        <w:rPr>
          <w:rFonts w:ascii="Arial" w:hAnsi="Arial" w:cs="Arial"/>
        </w:rPr>
        <w:t xml:space="preserve"> (for the Line Item)</w:t>
      </w:r>
    </w:p>
    <w:p w:rsidR="00635022" w:rsidRPr="00635022" w:rsidRDefault="00635022" w:rsidP="00635022">
      <w:pPr>
        <w:pStyle w:val="ListParagraph"/>
        <w:numPr>
          <w:ilvl w:val="1"/>
          <w:numId w:val="29"/>
        </w:numPr>
        <w:contextualSpacing w:val="0"/>
        <w:textAlignment w:val="auto"/>
      </w:pPr>
      <w:r w:rsidRPr="00411FC9">
        <w:rPr>
          <w:rFonts w:ascii="Arial" w:hAnsi="Arial" w:cs="Arial"/>
          <w:b/>
        </w:rPr>
        <w:t xml:space="preserve">Taxable </w:t>
      </w:r>
      <w:r w:rsidR="00411FC9" w:rsidRPr="00411FC9">
        <w:rPr>
          <w:rFonts w:ascii="Arial" w:hAnsi="Arial" w:cs="Arial"/>
          <w:b/>
        </w:rPr>
        <w:t>A</w:t>
      </w:r>
      <w:r w:rsidRPr="00411FC9">
        <w:rPr>
          <w:rFonts w:ascii="Arial" w:hAnsi="Arial" w:cs="Arial"/>
          <w:b/>
        </w:rPr>
        <w:t>mount</w:t>
      </w:r>
      <w:r w:rsidR="00930323">
        <w:rPr>
          <w:rFonts w:ascii="Arial" w:hAnsi="Arial" w:cs="Arial"/>
          <w:b/>
        </w:rPr>
        <w:t xml:space="preserve"> </w:t>
      </w:r>
      <w:r w:rsidR="00411FC9">
        <w:rPr>
          <w:rFonts w:ascii="Arial" w:hAnsi="Arial" w:cs="Arial"/>
        </w:rPr>
        <w:t>on Line level will always be copied from L</w:t>
      </w:r>
      <w:r>
        <w:rPr>
          <w:rFonts w:ascii="Arial" w:hAnsi="Arial" w:cs="Arial"/>
        </w:rPr>
        <w:t xml:space="preserve">ine </w:t>
      </w:r>
      <w:r w:rsidR="00411FC9">
        <w:rPr>
          <w:rFonts w:ascii="Arial" w:hAnsi="Arial" w:cs="Arial"/>
        </w:rPr>
        <w:t>N</w:t>
      </w:r>
      <w:r>
        <w:rPr>
          <w:rFonts w:ascii="Arial" w:hAnsi="Arial" w:cs="Arial"/>
        </w:rPr>
        <w:t>et</w:t>
      </w:r>
      <w:r w:rsidR="00411FC9">
        <w:rPr>
          <w:rFonts w:ascii="Arial" w:hAnsi="Arial" w:cs="Arial"/>
        </w:rPr>
        <w:t xml:space="preserve"> Amount</w:t>
      </w:r>
    </w:p>
    <w:p w:rsidR="00C9161A" w:rsidRPr="00C9161A" w:rsidRDefault="00784F41" w:rsidP="001706C1">
      <w:pPr>
        <w:pStyle w:val="ListParagraph"/>
        <w:numPr>
          <w:ilvl w:val="1"/>
          <w:numId w:val="29"/>
        </w:numPr>
        <w:contextualSpacing w:val="0"/>
        <w:textAlignment w:val="auto"/>
      </w:pPr>
      <w:r>
        <w:rPr>
          <w:rFonts w:ascii="Arial" w:hAnsi="Arial" w:cs="Arial"/>
        </w:rPr>
        <w:t xml:space="preserve">For the </w:t>
      </w:r>
      <w:r w:rsidR="00C9161A" w:rsidRPr="00C70919">
        <w:rPr>
          <w:rFonts w:ascii="Arial" w:hAnsi="Arial" w:cs="Arial"/>
          <w:b/>
        </w:rPr>
        <w:t>Discount</w:t>
      </w:r>
      <w:r w:rsidR="00951497">
        <w:rPr>
          <w:rFonts w:ascii="Arial" w:hAnsi="Arial" w:cs="Arial"/>
        </w:rPr>
        <w:t>–</w:t>
      </w:r>
      <w:r w:rsidR="00951497" w:rsidRPr="00951497">
        <w:rPr>
          <w:rFonts w:ascii="Arial" w:hAnsi="Arial" w:cs="Arial"/>
          <w:b/>
        </w:rPr>
        <w:t>Unit of measure</w:t>
      </w:r>
      <w:r w:rsidR="00951497">
        <w:rPr>
          <w:rFonts w:ascii="Arial" w:hAnsi="Arial" w:cs="Arial"/>
        </w:rPr>
        <w:t xml:space="preserve"> will be output as EA, </w:t>
      </w:r>
      <w:r w:rsidR="00951497" w:rsidRPr="00951497">
        <w:rPr>
          <w:rFonts w:ascii="Arial" w:hAnsi="Arial" w:cs="Arial"/>
          <w:b/>
        </w:rPr>
        <w:t>Line Net Amount</w:t>
      </w:r>
      <w:r w:rsidR="00951497">
        <w:rPr>
          <w:rFonts w:ascii="Arial" w:hAnsi="Arial" w:cs="Arial"/>
        </w:rPr>
        <w:t xml:space="preserve"> will be always negative, </w:t>
      </w:r>
      <w:r w:rsidR="00951497" w:rsidRPr="00951497">
        <w:rPr>
          <w:rFonts w:ascii="Arial" w:hAnsi="Arial" w:cs="Arial"/>
          <w:b/>
        </w:rPr>
        <w:t>Unit Price</w:t>
      </w:r>
      <w:r w:rsidR="00951497">
        <w:rPr>
          <w:rFonts w:ascii="Arial" w:hAnsi="Arial" w:cs="Arial"/>
        </w:rPr>
        <w:t xml:space="preserve"> will be copied from Line Net and output as positive amount, </w:t>
      </w:r>
      <w:r w:rsidR="00951497" w:rsidRPr="00951497">
        <w:rPr>
          <w:rFonts w:ascii="Arial" w:hAnsi="Arial" w:cs="Arial"/>
          <w:b/>
        </w:rPr>
        <w:t>Quantity</w:t>
      </w:r>
      <w:r w:rsidR="00951497">
        <w:rPr>
          <w:rFonts w:ascii="Arial" w:hAnsi="Arial" w:cs="Arial"/>
        </w:rPr>
        <w:t xml:space="preserve"> will be output as “-1”, </w:t>
      </w:r>
      <w:r w:rsidR="00951497" w:rsidRPr="00951497">
        <w:rPr>
          <w:rFonts w:ascii="Arial" w:hAnsi="Arial" w:cs="Arial"/>
          <w:b/>
        </w:rPr>
        <w:t>Line T</w:t>
      </w:r>
      <w:r w:rsidR="00844118" w:rsidRPr="00951497">
        <w:rPr>
          <w:rFonts w:ascii="Arial" w:hAnsi="Arial" w:cs="Arial"/>
          <w:b/>
        </w:rPr>
        <w:t>ax</w:t>
      </w:r>
      <w:r w:rsidR="00951497" w:rsidRPr="00951497">
        <w:rPr>
          <w:rFonts w:ascii="Arial" w:hAnsi="Arial" w:cs="Arial"/>
          <w:b/>
        </w:rPr>
        <w:t xml:space="preserve"> Amount</w:t>
      </w:r>
      <w:r w:rsidR="00951497">
        <w:rPr>
          <w:rFonts w:ascii="Arial" w:hAnsi="Arial" w:cs="Arial"/>
        </w:rPr>
        <w:t xml:space="preserve"> will always be negative</w:t>
      </w:r>
      <w:r w:rsidR="001706C1">
        <w:rPr>
          <w:rFonts w:ascii="Arial" w:hAnsi="Arial" w:cs="Arial"/>
        </w:rPr>
        <w:t xml:space="preserve">, when </w:t>
      </w:r>
      <w:r w:rsidR="00951497" w:rsidRPr="00397021">
        <w:rPr>
          <w:rFonts w:ascii="Arial" w:hAnsi="Arial" w:cs="Arial"/>
          <w:b/>
        </w:rPr>
        <w:t>Part Description</w:t>
      </w:r>
      <w:r w:rsidR="00951497">
        <w:rPr>
          <w:rFonts w:ascii="Arial" w:hAnsi="Arial" w:cs="Arial"/>
        </w:rPr>
        <w:t xml:space="preserve"> and </w:t>
      </w:r>
      <w:r w:rsidR="00951497" w:rsidRPr="00397021">
        <w:rPr>
          <w:rFonts w:ascii="Arial" w:hAnsi="Arial" w:cs="Arial"/>
          <w:b/>
        </w:rPr>
        <w:t>Part Number</w:t>
      </w:r>
      <w:r w:rsidR="00951497">
        <w:rPr>
          <w:rFonts w:ascii="Arial" w:hAnsi="Arial" w:cs="Arial"/>
        </w:rPr>
        <w:t xml:space="preserve"> are not provided Supplier Part Description will be output from </w:t>
      </w:r>
      <w:r w:rsidR="001706C1" w:rsidRPr="00BA4FE0">
        <w:rPr>
          <w:rFonts w:ascii="Arial" w:hAnsi="Arial" w:cs="Arial"/>
        </w:rPr>
        <w:t>ChargeIndicator</w:t>
      </w:r>
    </w:p>
    <w:p w:rsidR="00F62AD1" w:rsidRPr="00BA3780" w:rsidRDefault="00C70919" w:rsidP="00840311">
      <w:pPr>
        <w:pStyle w:val="ListParagraph"/>
        <w:numPr>
          <w:ilvl w:val="1"/>
          <w:numId w:val="29"/>
        </w:numPr>
        <w:contextualSpacing w:val="0"/>
        <w:textAlignment w:val="auto"/>
      </w:pPr>
      <w:r w:rsidRPr="00F62AD1">
        <w:rPr>
          <w:rFonts w:ascii="Arial" w:hAnsi="Arial" w:cs="Arial"/>
        </w:rPr>
        <w:t xml:space="preserve">For the </w:t>
      </w:r>
      <w:r w:rsidR="00C9161A" w:rsidRPr="00F62AD1">
        <w:rPr>
          <w:rFonts w:ascii="Arial" w:hAnsi="Arial" w:cs="Arial"/>
          <w:b/>
        </w:rPr>
        <w:t>Special Charge</w:t>
      </w:r>
      <w:r w:rsidR="00F62AD1">
        <w:rPr>
          <w:rFonts w:ascii="Arial" w:hAnsi="Arial" w:cs="Arial"/>
        </w:rPr>
        <w:t xml:space="preserve">– </w:t>
      </w:r>
      <w:r w:rsidR="00F62AD1" w:rsidRPr="00951497">
        <w:rPr>
          <w:rFonts w:ascii="Arial" w:hAnsi="Arial" w:cs="Arial"/>
          <w:b/>
        </w:rPr>
        <w:t>Unit of measure</w:t>
      </w:r>
      <w:r w:rsidR="00F62AD1">
        <w:rPr>
          <w:rFonts w:ascii="Arial" w:hAnsi="Arial" w:cs="Arial"/>
        </w:rPr>
        <w:t xml:space="preserve"> will be output as EA, </w:t>
      </w:r>
      <w:r w:rsidR="00F62AD1" w:rsidRPr="00951497">
        <w:rPr>
          <w:rFonts w:ascii="Arial" w:hAnsi="Arial" w:cs="Arial"/>
          <w:b/>
        </w:rPr>
        <w:t>Line Net Amount</w:t>
      </w:r>
      <w:r w:rsidR="00F62AD1">
        <w:rPr>
          <w:rFonts w:ascii="Arial" w:hAnsi="Arial" w:cs="Arial"/>
        </w:rPr>
        <w:t xml:space="preserve"> will be always positive, </w:t>
      </w:r>
      <w:r w:rsidR="00F62AD1" w:rsidRPr="00951497">
        <w:rPr>
          <w:rFonts w:ascii="Arial" w:hAnsi="Arial" w:cs="Arial"/>
          <w:b/>
        </w:rPr>
        <w:t>Unit Price</w:t>
      </w:r>
      <w:r w:rsidR="00F62AD1">
        <w:rPr>
          <w:rFonts w:ascii="Arial" w:hAnsi="Arial" w:cs="Arial"/>
        </w:rPr>
        <w:t xml:space="preserve"> will be copied from Line Net and output as positive amount, </w:t>
      </w:r>
      <w:r w:rsidR="00F62AD1" w:rsidRPr="00951497">
        <w:rPr>
          <w:rFonts w:ascii="Arial" w:hAnsi="Arial" w:cs="Arial"/>
          <w:b/>
        </w:rPr>
        <w:t>Quantity</w:t>
      </w:r>
      <w:r w:rsidR="00F62AD1">
        <w:rPr>
          <w:rFonts w:ascii="Arial" w:hAnsi="Arial" w:cs="Arial"/>
        </w:rPr>
        <w:t xml:space="preserve"> will be output as “1”, </w:t>
      </w:r>
      <w:r w:rsidR="00F62AD1" w:rsidRPr="00951497">
        <w:rPr>
          <w:rFonts w:ascii="Arial" w:hAnsi="Arial" w:cs="Arial"/>
          <w:b/>
        </w:rPr>
        <w:t>Line Tax Amount</w:t>
      </w:r>
      <w:r w:rsidR="00F62AD1">
        <w:rPr>
          <w:rFonts w:ascii="Arial" w:hAnsi="Arial" w:cs="Arial"/>
        </w:rPr>
        <w:t xml:space="preserve"> will always be positive, when </w:t>
      </w:r>
      <w:r w:rsidR="00F62AD1" w:rsidRPr="00397021">
        <w:rPr>
          <w:rFonts w:ascii="Arial" w:hAnsi="Arial" w:cs="Arial"/>
          <w:b/>
        </w:rPr>
        <w:t xml:space="preserve">Part </w:t>
      </w:r>
      <w:r w:rsidR="00F62AD1" w:rsidRPr="00BA3780">
        <w:rPr>
          <w:rFonts w:ascii="Arial" w:hAnsi="Arial" w:cs="Arial"/>
          <w:b/>
        </w:rPr>
        <w:t>Description</w:t>
      </w:r>
      <w:r w:rsidR="00F62AD1" w:rsidRPr="00BA3780">
        <w:rPr>
          <w:rFonts w:ascii="Arial" w:hAnsi="Arial" w:cs="Arial"/>
        </w:rPr>
        <w:t xml:space="preserve"> and </w:t>
      </w:r>
      <w:r w:rsidR="00F62AD1" w:rsidRPr="00BA3780">
        <w:rPr>
          <w:rFonts w:ascii="Arial" w:hAnsi="Arial" w:cs="Arial"/>
          <w:b/>
        </w:rPr>
        <w:t>Part Number</w:t>
      </w:r>
      <w:r w:rsidR="00F62AD1" w:rsidRPr="00BA3780">
        <w:rPr>
          <w:rFonts w:ascii="Arial" w:hAnsi="Arial" w:cs="Arial"/>
        </w:rPr>
        <w:t xml:space="preserve"> are not provided Supplier Part Description will be output from ChargeIndicator</w:t>
      </w:r>
    </w:p>
    <w:p w:rsidR="003E1BBB" w:rsidRPr="00BA3780" w:rsidRDefault="003E1BBB" w:rsidP="003E1BBB">
      <w:pPr>
        <w:pStyle w:val="ListParagraph"/>
        <w:numPr>
          <w:ilvl w:val="1"/>
          <w:numId w:val="29"/>
        </w:numPr>
        <w:contextualSpacing w:val="0"/>
        <w:textAlignment w:val="auto"/>
      </w:pPr>
      <w:r w:rsidRPr="00BA3780">
        <w:rPr>
          <w:rFonts w:ascii="Arial" w:hAnsi="Arial" w:cs="Arial"/>
        </w:rPr>
        <w:t xml:space="preserve">For the </w:t>
      </w:r>
      <w:r w:rsidRPr="00BA3780">
        <w:rPr>
          <w:rFonts w:ascii="Arial" w:hAnsi="Arial" w:cs="Arial"/>
          <w:b/>
        </w:rPr>
        <w:t>Rounding Line</w:t>
      </w:r>
      <w:r w:rsidRPr="00BA3780">
        <w:rPr>
          <w:rFonts w:ascii="Arial" w:hAnsi="Arial" w:cs="Arial"/>
        </w:rPr>
        <w:t xml:space="preserve">– </w:t>
      </w:r>
      <w:r w:rsidRPr="00BA3780">
        <w:rPr>
          <w:rFonts w:ascii="Arial" w:hAnsi="Arial" w:cs="Arial"/>
          <w:b/>
        </w:rPr>
        <w:t>Unit of measure</w:t>
      </w:r>
      <w:r w:rsidRPr="00BA3780">
        <w:rPr>
          <w:rFonts w:ascii="Arial" w:hAnsi="Arial" w:cs="Arial"/>
        </w:rPr>
        <w:t xml:space="preserve"> will be output as EA, </w:t>
      </w:r>
      <w:r w:rsidRPr="00BA3780">
        <w:rPr>
          <w:rFonts w:ascii="Arial" w:hAnsi="Arial" w:cs="Arial"/>
          <w:b/>
        </w:rPr>
        <w:t>Line Net Amount</w:t>
      </w:r>
      <w:r w:rsidRPr="00BA3780">
        <w:rPr>
          <w:rFonts w:ascii="Arial" w:hAnsi="Arial" w:cs="Arial"/>
        </w:rPr>
        <w:t xml:space="preserve"> will be negative or positive, </w:t>
      </w:r>
      <w:r w:rsidRPr="00BA3780">
        <w:rPr>
          <w:rFonts w:ascii="Arial" w:hAnsi="Arial" w:cs="Arial"/>
          <w:b/>
        </w:rPr>
        <w:t>Unit Price</w:t>
      </w:r>
      <w:r w:rsidR="004744B3">
        <w:rPr>
          <w:rFonts w:ascii="Arial" w:hAnsi="Arial" w:cs="Arial"/>
        </w:rPr>
        <w:t xml:space="preserve"> will be copied from </w:t>
      </w:r>
      <w:r w:rsidR="004744B3" w:rsidRPr="00BA3780">
        <w:rPr>
          <w:rFonts w:ascii="Arial" w:hAnsi="Arial" w:cs="Arial"/>
          <w:b/>
        </w:rPr>
        <w:t>Line Net Amount</w:t>
      </w:r>
      <w:r w:rsidRPr="00BA3780">
        <w:rPr>
          <w:rFonts w:ascii="Arial" w:hAnsi="Arial" w:cs="Arial"/>
        </w:rPr>
        <w:t xml:space="preserve"> and output as positive amount, </w:t>
      </w:r>
      <w:r w:rsidR="00BA3780" w:rsidRPr="00BA3780">
        <w:rPr>
          <w:rFonts w:ascii="Arial" w:hAnsi="Arial" w:cs="Arial"/>
          <w:b/>
        </w:rPr>
        <w:t>Quantity</w:t>
      </w:r>
      <w:r w:rsidR="00BA3780" w:rsidRPr="00BA3780">
        <w:rPr>
          <w:rFonts w:ascii="Arial" w:hAnsi="Arial" w:cs="Arial"/>
        </w:rPr>
        <w:t xml:space="preserve"> will be output as “1”-when </w:t>
      </w:r>
      <w:r w:rsidR="00BA3780" w:rsidRPr="00BA3780">
        <w:rPr>
          <w:rFonts w:ascii="Arial" w:hAnsi="Arial" w:cs="Arial"/>
          <w:b/>
        </w:rPr>
        <w:t>Line Net Amount and Invoice Gross Amount</w:t>
      </w:r>
      <w:r w:rsidR="00BA3780" w:rsidRPr="00BA3780">
        <w:rPr>
          <w:rFonts w:ascii="Arial" w:hAnsi="Arial" w:cs="Arial"/>
        </w:rPr>
        <w:t xml:space="preserve"> have the same signs; </w:t>
      </w:r>
      <w:r w:rsidR="00BA3780" w:rsidRPr="00BA3780">
        <w:rPr>
          <w:rFonts w:ascii="Arial" w:hAnsi="Arial" w:cs="Arial"/>
          <w:b/>
        </w:rPr>
        <w:t>Quantity</w:t>
      </w:r>
      <w:r w:rsidR="00BA3780" w:rsidRPr="00BA3780">
        <w:rPr>
          <w:rFonts w:ascii="Arial" w:hAnsi="Arial" w:cs="Arial"/>
        </w:rPr>
        <w:t xml:space="preserve"> will be output as “-1”-when </w:t>
      </w:r>
      <w:r w:rsidR="00BA3780" w:rsidRPr="00BA3780">
        <w:rPr>
          <w:rFonts w:ascii="Arial" w:hAnsi="Arial" w:cs="Arial"/>
          <w:b/>
        </w:rPr>
        <w:t>Line Net Amount and Invoice Gross Amount</w:t>
      </w:r>
      <w:r w:rsidR="00BA3780" w:rsidRPr="00BA3780">
        <w:rPr>
          <w:rFonts w:ascii="Arial" w:hAnsi="Arial" w:cs="Arial"/>
        </w:rPr>
        <w:t xml:space="preserve"> have different  signs, </w:t>
      </w:r>
      <w:r w:rsidRPr="00BA3780">
        <w:rPr>
          <w:rFonts w:ascii="Arial" w:hAnsi="Arial" w:cs="Arial"/>
          <w:b/>
        </w:rPr>
        <w:t>Line Tax Amount</w:t>
      </w:r>
      <w:r w:rsidRPr="00BA3780">
        <w:rPr>
          <w:rFonts w:ascii="Arial" w:hAnsi="Arial" w:cs="Arial"/>
        </w:rPr>
        <w:t xml:space="preserve"> will always have the same sign as </w:t>
      </w:r>
      <w:r w:rsidRPr="00BA3780">
        <w:rPr>
          <w:rFonts w:ascii="Arial" w:hAnsi="Arial" w:cs="Arial"/>
          <w:b/>
        </w:rPr>
        <w:t>Line Net Amount</w:t>
      </w:r>
      <w:r w:rsidRPr="00BA3780">
        <w:rPr>
          <w:rFonts w:ascii="Arial" w:hAnsi="Arial" w:cs="Arial"/>
        </w:rPr>
        <w:t xml:space="preserve">, when </w:t>
      </w:r>
      <w:r w:rsidRPr="00BA3780">
        <w:rPr>
          <w:rFonts w:ascii="Arial" w:hAnsi="Arial" w:cs="Arial"/>
          <w:b/>
        </w:rPr>
        <w:t>Part Description</w:t>
      </w:r>
      <w:r w:rsidRPr="00BA3780">
        <w:rPr>
          <w:rFonts w:ascii="Arial" w:hAnsi="Arial" w:cs="Arial"/>
        </w:rPr>
        <w:t xml:space="preserve"> and </w:t>
      </w:r>
      <w:r w:rsidRPr="00BA3780">
        <w:rPr>
          <w:rFonts w:ascii="Arial" w:hAnsi="Arial" w:cs="Arial"/>
          <w:b/>
        </w:rPr>
        <w:t>Part Number</w:t>
      </w:r>
      <w:r w:rsidRPr="00BA3780">
        <w:rPr>
          <w:rFonts w:ascii="Arial" w:hAnsi="Arial" w:cs="Arial"/>
        </w:rPr>
        <w:t xml:space="preserve"> are not provided Supplier Part Description will be output from ChargeIndicator</w:t>
      </w:r>
    </w:p>
    <w:p w:rsidR="00844118" w:rsidRPr="00844118" w:rsidRDefault="00844118" w:rsidP="00840311">
      <w:pPr>
        <w:pStyle w:val="ListParagraph"/>
        <w:numPr>
          <w:ilvl w:val="1"/>
          <w:numId w:val="29"/>
        </w:numPr>
        <w:contextualSpacing w:val="0"/>
        <w:textAlignment w:val="auto"/>
      </w:pPr>
      <w:r w:rsidRPr="00F62AD1">
        <w:rPr>
          <w:rFonts w:ascii="Arial" w:hAnsi="Arial" w:cs="Arial"/>
        </w:rPr>
        <w:t xml:space="preserve">When </w:t>
      </w:r>
      <w:r w:rsidRPr="00F62AD1">
        <w:rPr>
          <w:rFonts w:ascii="Arial" w:hAnsi="Arial" w:cs="Arial"/>
          <w:b/>
        </w:rPr>
        <w:t>Invoice Net Amount</w:t>
      </w:r>
      <w:r w:rsidRPr="00F62AD1">
        <w:rPr>
          <w:rFonts w:ascii="Arial" w:hAnsi="Arial" w:cs="Arial"/>
        </w:rPr>
        <w:t xml:space="preserve"> is not provided it will be calculated as sum of all Line Net Amounts (for all Line Items, Discounts and Special charges)</w:t>
      </w:r>
    </w:p>
    <w:p w:rsidR="00844118" w:rsidRPr="00A13931" w:rsidRDefault="00844118" w:rsidP="00844118">
      <w:pPr>
        <w:pStyle w:val="ListParagraph"/>
        <w:numPr>
          <w:ilvl w:val="1"/>
          <w:numId w:val="29"/>
        </w:numPr>
        <w:contextualSpacing w:val="0"/>
        <w:textAlignment w:val="auto"/>
      </w:pPr>
      <w:r>
        <w:rPr>
          <w:rFonts w:ascii="Arial" w:hAnsi="Arial" w:cs="Arial"/>
        </w:rPr>
        <w:t xml:space="preserve">When </w:t>
      </w:r>
      <w:r w:rsidRPr="00844118">
        <w:rPr>
          <w:rFonts w:ascii="Arial" w:hAnsi="Arial" w:cs="Arial"/>
          <w:b/>
        </w:rPr>
        <w:t xml:space="preserve">Invoice </w:t>
      </w:r>
      <w:r>
        <w:rPr>
          <w:rFonts w:ascii="Arial" w:hAnsi="Arial" w:cs="Arial"/>
          <w:b/>
        </w:rPr>
        <w:t>Tax</w:t>
      </w:r>
      <w:r w:rsidRPr="00844118">
        <w:rPr>
          <w:rFonts w:ascii="Arial" w:hAnsi="Arial" w:cs="Arial"/>
          <w:b/>
        </w:rPr>
        <w:t xml:space="preserve"> Amount</w:t>
      </w:r>
      <w:r>
        <w:rPr>
          <w:rFonts w:ascii="Arial" w:hAnsi="Arial" w:cs="Arial"/>
        </w:rPr>
        <w:t xml:space="preserve"> is not provided it will be calculated as sum of all Line Tax Amounts (for all Line Items, Discounts and Special charges)</w:t>
      </w:r>
    </w:p>
    <w:p w:rsidR="00A13931" w:rsidRPr="00A13931" w:rsidRDefault="00A13931" w:rsidP="00BA4FE0">
      <w:pPr>
        <w:pStyle w:val="ListParagraph"/>
        <w:numPr>
          <w:ilvl w:val="1"/>
          <w:numId w:val="29"/>
        </w:numPr>
        <w:contextualSpacing w:val="0"/>
        <w:textAlignment w:val="auto"/>
      </w:pPr>
      <w:r w:rsidRPr="00A13931">
        <w:rPr>
          <w:rFonts w:ascii="Arial" w:hAnsi="Arial" w:cs="Arial"/>
          <w:b/>
        </w:rPr>
        <w:t>Invoice Gross Amount</w:t>
      </w:r>
      <w:r>
        <w:rPr>
          <w:rFonts w:ascii="Arial" w:hAnsi="Arial" w:cs="Arial"/>
        </w:rPr>
        <w:t xml:space="preserve"> should always be provided</w:t>
      </w:r>
    </w:p>
    <w:p w:rsidR="00A13931" w:rsidRPr="005112A0" w:rsidRDefault="00A13931" w:rsidP="00A13931">
      <w:pPr>
        <w:pStyle w:val="ListParagraph"/>
        <w:numPr>
          <w:ilvl w:val="1"/>
          <w:numId w:val="29"/>
        </w:numPr>
        <w:contextualSpacing w:val="0"/>
        <w:textAlignment w:val="auto"/>
      </w:pPr>
      <w:r w:rsidRPr="00411FC9">
        <w:rPr>
          <w:rFonts w:ascii="Arial" w:hAnsi="Arial" w:cs="Arial"/>
          <w:b/>
        </w:rPr>
        <w:t>Amount to Pay</w:t>
      </w:r>
      <w:r>
        <w:rPr>
          <w:rFonts w:ascii="Arial" w:hAnsi="Arial" w:cs="Arial"/>
        </w:rPr>
        <w:t xml:space="preserve"> will always be copied from Invoice Gross Amount</w:t>
      </w:r>
    </w:p>
    <w:p w:rsidR="005112A0" w:rsidRPr="005112A0" w:rsidRDefault="005112A0" w:rsidP="00A13931">
      <w:pPr>
        <w:pStyle w:val="ListParagraph"/>
        <w:numPr>
          <w:ilvl w:val="1"/>
          <w:numId w:val="29"/>
        </w:numPr>
        <w:contextualSpacing w:val="0"/>
        <w:textAlignment w:val="auto"/>
      </w:pPr>
      <w:r w:rsidRPr="005112A0">
        <w:rPr>
          <w:rFonts w:ascii="Arial" w:hAnsi="Arial" w:cs="Arial"/>
        </w:rPr>
        <w:t xml:space="preserve">When </w:t>
      </w:r>
      <w:r w:rsidRPr="005112A0">
        <w:rPr>
          <w:rFonts w:ascii="Arial" w:hAnsi="Arial" w:cs="Arial"/>
          <w:b/>
        </w:rPr>
        <w:t>Invoice Gross Amount</w:t>
      </w:r>
      <w:r>
        <w:rPr>
          <w:rFonts w:ascii="Arial" w:hAnsi="Arial" w:cs="Arial"/>
        </w:rPr>
        <w:t xml:space="preserve"> is negative all amounts will be reversed, so the correct signs</w:t>
      </w:r>
      <w:r w:rsidR="002F362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acceptable for our system are in place.</w:t>
      </w:r>
    </w:p>
    <w:p w:rsidR="00B46F00" w:rsidRPr="00B46F00" w:rsidRDefault="00B46F00" w:rsidP="00E73CBF">
      <w:pPr>
        <w:pStyle w:val="ListParagraph"/>
        <w:numPr>
          <w:ilvl w:val="0"/>
          <w:numId w:val="29"/>
        </w:numPr>
        <w:contextualSpacing w:val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  <w:lang w:val="bg-BG"/>
        </w:rPr>
        <w:t>Information from database</w:t>
      </w:r>
    </w:p>
    <w:p w:rsidR="00B46F00" w:rsidRDefault="00A9009B" w:rsidP="00B46F00">
      <w:pPr>
        <w:pStyle w:val="ListParagraph"/>
        <w:contextualSpacing w:val="0"/>
        <w:textAlignment w:val="auto"/>
        <w:rPr>
          <w:rFonts w:ascii="Arial" w:hAnsi="Arial" w:cs="Arial"/>
          <w:lang w:val="bg-BG"/>
        </w:rPr>
      </w:pPr>
      <w:r w:rsidRPr="00A9009B">
        <w:rPr>
          <w:rFonts w:ascii="Arial" w:hAnsi="Arial" w:cs="Arial"/>
          <w:lang w:val="bg-BG"/>
        </w:rPr>
        <w:t xml:space="preserve">Some of the mandatory information </w:t>
      </w:r>
      <w:r>
        <w:rPr>
          <w:rFonts w:ascii="Arial" w:hAnsi="Arial" w:cs="Arial"/>
          <w:lang w:val="bg-BG"/>
        </w:rPr>
        <w:t>is static so it needs to be set in database (obi)</w:t>
      </w:r>
    </w:p>
    <w:p w:rsidR="00A9009B" w:rsidRPr="00A02EC3" w:rsidRDefault="005A0AB1" w:rsidP="00B46F00">
      <w:pPr>
        <w:pStyle w:val="ListParagraph"/>
        <w:contextualSpacing w:val="0"/>
        <w:textAlignment w:val="auto"/>
        <w:rPr>
          <w:rFonts w:ascii="Arial" w:hAnsi="Arial" w:cs="Arial"/>
          <w:b/>
          <w:lang w:val="en-US"/>
        </w:rPr>
      </w:pPr>
      <w:r w:rsidRPr="005A0AB1">
        <w:rPr>
          <w:rFonts w:ascii="Arial" w:hAnsi="Arial" w:cs="Arial"/>
          <w:b/>
          <w:lang w:val="bg-BG"/>
        </w:rPr>
        <w:t>Supplier Tax Registration number</w:t>
      </w:r>
      <w:r>
        <w:rPr>
          <w:rFonts w:ascii="Arial" w:hAnsi="Arial" w:cs="Arial"/>
          <w:b/>
          <w:lang w:val="bg-BG"/>
        </w:rPr>
        <w:t xml:space="preserve"> </w:t>
      </w:r>
      <w:r>
        <w:rPr>
          <w:rFonts w:ascii="Arial" w:hAnsi="Arial" w:cs="Arial"/>
          <w:lang w:val="bg-BG"/>
        </w:rPr>
        <w:t xml:space="preserve">(except for Canadian Suppliers)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VAT_REGISTRATION</w:t>
      </w:r>
      <w:r w:rsidR="00A02EC3">
        <w:rPr>
          <w:rFonts w:ascii="Arial" w:hAnsi="Arial" w:cs="Arial"/>
          <w:b/>
          <w:lang w:val="en-US"/>
        </w:rPr>
        <w:t xml:space="preserve"> (</w:t>
      </w:r>
      <w:r w:rsidR="00A675FE">
        <w:rPr>
          <w:rFonts w:ascii="Arial" w:hAnsi="Arial" w:cs="Arial"/>
          <w:b/>
          <w:lang w:val="en-US"/>
        </w:rPr>
        <w:t>or</w:t>
      </w:r>
      <w:r w:rsidR="00A02EC3">
        <w:rPr>
          <w:rFonts w:ascii="Arial" w:hAnsi="Arial" w:cs="Arial"/>
          <w:b/>
          <w:lang w:val="en-US"/>
        </w:rPr>
        <w:t xml:space="preserve"> in the file)</w:t>
      </w:r>
    </w:p>
    <w:p w:rsidR="005A0AB1" w:rsidRDefault="005A0AB1" w:rsidP="005A0AB1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 w:rsidRPr="005A0AB1">
        <w:rPr>
          <w:rFonts w:ascii="Arial" w:hAnsi="Arial" w:cs="Arial"/>
          <w:b/>
          <w:lang w:val="bg-BG"/>
        </w:rPr>
        <w:t>Supplier Company Registration Number</w:t>
      </w:r>
      <w:r>
        <w:rPr>
          <w:rFonts w:ascii="Arial" w:hAnsi="Arial" w:cs="Arial"/>
          <w:lang w:val="bg-BG"/>
        </w:rPr>
        <w:t xml:space="preserve">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CLIENT_COMPANY_REGISTRATION</w:t>
      </w:r>
    </w:p>
    <w:p w:rsidR="005A0AB1" w:rsidRDefault="005A0AB1" w:rsidP="005A0AB1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Place Of Reguistration and date of Registration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CLIENT_CS_FIELDS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TOWN_OF_REGISTRATION</w:t>
      </w:r>
    </w:p>
    <w:p w:rsidR="00B952F0" w:rsidRDefault="00B952F0" w:rsidP="00B952F0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Supplier Type of Company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TYPE_OF_COMPANY</w:t>
      </w:r>
    </w:p>
    <w:p w:rsidR="00B952F0" w:rsidRDefault="00B952F0" w:rsidP="00B952F0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Permit Number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CLIENT_CS_FIELDS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PERMIT_NUMBER</w:t>
      </w:r>
    </w:p>
    <w:p w:rsidR="00B952F0" w:rsidRDefault="00B952F0" w:rsidP="00B952F0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Permit Date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CLIENT_CS_FIELDS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PERMIT_DATE</w:t>
      </w:r>
    </w:p>
    <w:p w:rsidR="00CD6999" w:rsidRDefault="00CD6999" w:rsidP="00CD6999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Tax Regime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CLIENT_CS_FIELDS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TAX_REGIME</w:t>
      </w:r>
    </w:p>
    <w:p w:rsidR="00556F26" w:rsidRDefault="00556F26" w:rsidP="00556F26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 w:rsidRPr="00556F26">
        <w:rPr>
          <w:rFonts w:ascii="Arial" w:hAnsi="Arial" w:cs="Arial"/>
          <w:b/>
          <w:lang w:val="bg-BG"/>
        </w:rPr>
        <w:t>Profession or Activity</w:t>
      </w:r>
      <w:r>
        <w:rPr>
          <w:rFonts w:ascii="Arial" w:hAnsi="Arial" w:cs="Arial"/>
          <w:b/>
          <w:lang w:val="bg-BG"/>
        </w:rPr>
        <w:t xml:space="preserve">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CLIENT_CS_FIELDS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PROFESSION</w:t>
      </w:r>
    </w:p>
    <w:p w:rsidR="00556F26" w:rsidRDefault="00556F26" w:rsidP="00556F26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Share Capital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SUPPLIER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SHARE_CAPITAL</w:t>
      </w:r>
    </w:p>
    <w:p w:rsidR="00556F26" w:rsidRDefault="00556F26" w:rsidP="00556F26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Late Payment Penalty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CLIENT_CS_FIELDS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LATE_PAY_PEN</w:t>
      </w:r>
    </w:p>
    <w:p w:rsidR="00556F26" w:rsidRDefault="00556F26" w:rsidP="00556F26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Early Payment Discount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CLIENT_CS_FIELDS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EARLY_PAY_DISC</w:t>
      </w:r>
    </w:p>
    <w:p w:rsidR="009621CA" w:rsidRDefault="009621CA" w:rsidP="00556F26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Managing Directors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CLIENT_CS_DIRECTORS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FULL_NAME</w:t>
      </w:r>
    </w:p>
    <w:p w:rsidR="00CC7D0C" w:rsidRDefault="00CC7D0C" w:rsidP="00556F26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Chairman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CLIENT_CS_FIELDS</w:t>
      </w:r>
      <w:r w:rsidRPr="00DF6DCF">
        <w:rPr>
          <w:rFonts w:ascii="Arial" w:hAnsi="Arial" w:cs="Arial"/>
          <w:b/>
        </w:rPr>
        <w:t>, column</w:t>
      </w:r>
      <w:r>
        <w:rPr>
          <w:rFonts w:ascii="Arial" w:hAnsi="Arial" w:cs="Arial"/>
          <w:b/>
          <w:lang w:val="bg-BG"/>
        </w:rPr>
        <w:t xml:space="preserve"> CHAIRMAN</w:t>
      </w:r>
    </w:p>
    <w:p w:rsidR="00EE7EAC" w:rsidRDefault="00EE7EAC" w:rsidP="00556F26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 w:rsidRPr="00EE7EAC">
        <w:rPr>
          <w:rFonts w:ascii="Arial" w:hAnsi="Arial" w:cs="Arial"/>
          <w:b/>
          <w:lang w:val="bg-BG"/>
        </w:rPr>
        <w:t>Liquidator Name</w:t>
      </w:r>
      <w:r>
        <w:rPr>
          <w:rFonts w:ascii="Arial" w:hAnsi="Arial" w:cs="Arial"/>
          <w:b/>
          <w:lang w:val="bg-BG"/>
        </w:rPr>
        <w:t xml:space="preserve">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CLIENT_CS_LIQUIDATOR</w:t>
      </w:r>
      <w:r w:rsidRPr="00DF6DCF">
        <w:rPr>
          <w:rFonts w:ascii="Arial" w:hAnsi="Arial" w:cs="Arial"/>
          <w:b/>
        </w:rPr>
        <w:t>, column</w:t>
      </w:r>
      <w:r>
        <w:rPr>
          <w:rFonts w:ascii="Arial" w:hAnsi="Arial" w:cs="Arial"/>
          <w:b/>
          <w:lang w:val="bg-BG"/>
        </w:rPr>
        <w:t xml:space="preserve"> LIQUIDATOR_NAME</w:t>
      </w:r>
    </w:p>
    <w:p w:rsidR="004F6F53" w:rsidRDefault="004F6F53" w:rsidP="00556F26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 w:rsidRPr="004F6F53">
        <w:rPr>
          <w:rFonts w:ascii="Arial" w:hAnsi="Arial" w:cs="Arial"/>
          <w:b/>
          <w:lang w:val="bg-BG"/>
        </w:rPr>
        <w:t>Liable Company</w:t>
      </w:r>
      <w:r>
        <w:rPr>
          <w:rFonts w:ascii="Arial" w:hAnsi="Arial" w:cs="Arial"/>
          <w:b/>
          <w:lang w:val="bg-BG"/>
        </w:rPr>
        <w:t xml:space="preserve">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CLIENT_CS_FIELDS</w:t>
      </w:r>
      <w:r w:rsidRPr="00DF6DCF">
        <w:rPr>
          <w:rFonts w:ascii="Arial" w:hAnsi="Arial" w:cs="Arial"/>
          <w:b/>
        </w:rPr>
        <w:t>, column</w:t>
      </w:r>
      <w:r>
        <w:rPr>
          <w:rFonts w:ascii="Arial" w:hAnsi="Arial" w:cs="Arial"/>
          <w:b/>
          <w:lang w:val="bg-BG"/>
        </w:rPr>
        <w:t xml:space="preserve"> LIABLE_COMPANY</w:t>
      </w:r>
    </w:p>
    <w:p w:rsidR="002E0F60" w:rsidRDefault="002E0F60" w:rsidP="002E0F60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Vendor Code - </w:t>
      </w:r>
      <w:r w:rsidRPr="00DF6DCF">
        <w:rPr>
          <w:rFonts w:ascii="Arial" w:hAnsi="Arial" w:cs="Arial"/>
          <w:b/>
        </w:rPr>
        <w:t>Production Database –</w:t>
      </w:r>
      <w:r w:rsidRPr="002E0F60">
        <w:rPr>
          <w:rFonts w:ascii="Arial" w:hAnsi="Arial" w:cs="Arial"/>
          <w:b/>
        </w:rPr>
        <w:t xml:space="preserve"> </w:t>
      </w:r>
      <w:r w:rsidRPr="00DF6DCF">
        <w:rPr>
          <w:rFonts w:ascii="Arial" w:hAnsi="Arial" w:cs="Arial"/>
          <w:b/>
        </w:rPr>
        <w:t>table OBX_</w:t>
      </w:r>
      <w:r>
        <w:rPr>
          <w:rFonts w:ascii="Arial" w:hAnsi="Arial" w:cs="Arial"/>
          <w:b/>
          <w:lang w:val="bg-BG"/>
        </w:rPr>
        <w:t>SUPPLIER_ALIAS</w:t>
      </w:r>
      <w:r w:rsidRPr="00DF6DCF">
        <w:rPr>
          <w:rFonts w:ascii="Arial" w:hAnsi="Arial" w:cs="Arial"/>
          <w:b/>
        </w:rPr>
        <w:t>, column</w:t>
      </w:r>
      <w:r>
        <w:rPr>
          <w:rFonts w:ascii="Arial" w:hAnsi="Arial" w:cs="Arial"/>
          <w:b/>
          <w:lang w:val="bg-BG"/>
        </w:rPr>
        <w:t xml:space="preserve"> BUYER_SUPPLIER_REFERANCE</w:t>
      </w:r>
    </w:p>
    <w:p w:rsidR="00FD7BD2" w:rsidRDefault="00FD7BD2" w:rsidP="002E0F60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Remit to Name and Address - </w:t>
      </w:r>
      <w:r w:rsidRPr="00DF6DCF">
        <w:rPr>
          <w:rFonts w:ascii="Arial" w:hAnsi="Arial" w:cs="Arial"/>
          <w:b/>
        </w:rPr>
        <w:t>Production Database –</w:t>
      </w:r>
      <w:r w:rsidRPr="002E0F60">
        <w:rPr>
          <w:rFonts w:ascii="Arial" w:hAnsi="Arial" w:cs="Arial"/>
          <w:b/>
        </w:rPr>
        <w:t xml:space="preserve"> </w:t>
      </w:r>
      <w:r w:rsidRPr="00DF6DCF">
        <w:rPr>
          <w:rFonts w:ascii="Arial" w:hAnsi="Arial" w:cs="Arial"/>
          <w:b/>
        </w:rPr>
        <w:t>table OBX_</w:t>
      </w:r>
      <w:r>
        <w:rPr>
          <w:rFonts w:ascii="Arial" w:hAnsi="Arial" w:cs="Arial"/>
          <w:b/>
          <w:lang w:val="bg-BG"/>
        </w:rPr>
        <w:t>REMIT_TO_ADDRESS</w:t>
      </w:r>
    </w:p>
    <w:p w:rsidR="00C52543" w:rsidRPr="00A02EC3" w:rsidRDefault="00C52543" w:rsidP="00C52543">
      <w:pPr>
        <w:pStyle w:val="ListParagraph"/>
        <w:contextualSpacing w:val="0"/>
        <w:textAlignment w:val="auto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bg-BG"/>
        </w:rPr>
        <w:t>Buyer</w:t>
      </w:r>
      <w:r w:rsidRPr="00C52543">
        <w:rPr>
          <w:rFonts w:ascii="Arial" w:hAnsi="Arial" w:cs="Arial"/>
          <w:b/>
          <w:lang w:val="bg-BG"/>
        </w:rPr>
        <w:t xml:space="preserve"> </w:t>
      </w:r>
      <w:r w:rsidRPr="005A0AB1">
        <w:rPr>
          <w:rFonts w:ascii="Arial" w:hAnsi="Arial" w:cs="Arial"/>
          <w:b/>
          <w:lang w:val="bg-BG"/>
        </w:rPr>
        <w:t>Tax Registration number</w:t>
      </w:r>
      <w:r>
        <w:rPr>
          <w:rFonts w:ascii="Arial" w:hAnsi="Arial" w:cs="Arial"/>
          <w:b/>
          <w:lang w:val="bg-BG"/>
        </w:rPr>
        <w:t xml:space="preserve"> </w:t>
      </w:r>
      <w:r>
        <w:rPr>
          <w:rFonts w:ascii="Arial" w:hAnsi="Arial" w:cs="Arial"/>
          <w:lang w:val="bg-BG"/>
        </w:rPr>
        <w:t xml:space="preserve">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CLIENT</w:t>
      </w:r>
      <w:r w:rsidRPr="00DF6DCF">
        <w:rPr>
          <w:rFonts w:ascii="Arial" w:hAnsi="Arial" w:cs="Arial"/>
          <w:b/>
        </w:rPr>
        <w:t xml:space="preserve">, column </w:t>
      </w:r>
      <w:r>
        <w:rPr>
          <w:rFonts w:ascii="Arial" w:hAnsi="Arial" w:cs="Arial"/>
          <w:b/>
          <w:lang w:val="bg-BG"/>
        </w:rPr>
        <w:t>VAT_REGISTRATION</w:t>
      </w:r>
      <w:r w:rsidR="00A02EC3">
        <w:rPr>
          <w:rFonts w:ascii="Arial" w:hAnsi="Arial" w:cs="Arial"/>
          <w:b/>
          <w:lang w:val="en-US"/>
        </w:rPr>
        <w:t xml:space="preserve"> (or in the file)</w:t>
      </w:r>
    </w:p>
    <w:p w:rsidR="005A0AB1" w:rsidRDefault="00E61023" w:rsidP="005A0AB1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 xml:space="preserve">Buyer </w:t>
      </w:r>
      <w:r w:rsidRPr="00E61023">
        <w:rPr>
          <w:rFonts w:ascii="Arial" w:hAnsi="Arial" w:cs="Arial"/>
          <w:b/>
          <w:lang w:val="bg-BG"/>
        </w:rPr>
        <w:t>Fiscal Rep. Name</w:t>
      </w:r>
      <w:r>
        <w:rPr>
          <w:rFonts w:ascii="Arial" w:hAnsi="Arial" w:cs="Arial"/>
          <w:b/>
          <w:lang w:val="bg-BG"/>
        </w:rPr>
        <w:t xml:space="preserve">, </w:t>
      </w:r>
      <w:r w:rsidRPr="00E61023">
        <w:rPr>
          <w:rFonts w:ascii="Arial" w:hAnsi="Arial" w:cs="Arial"/>
          <w:b/>
          <w:lang w:val="bg-BG"/>
        </w:rPr>
        <w:t>Address</w:t>
      </w:r>
      <w:r>
        <w:rPr>
          <w:rFonts w:ascii="Arial" w:hAnsi="Arial" w:cs="Arial"/>
          <w:b/>
          <w:lang w:val="bg-BG"/>
        </w:rPr>
        <w:t xml:space="preserve"> and </w:t>
      </w:r>
      <w:r w:rsidRPr="00E61023">
        <w:rPr>
          <w:rFonts w:ascii="Arial" w:hAnsi="Arial" w:cs="Arial"/>
          <w:b/>
          <w:lang w:val="bg-BG"/>
        </w:rPr>
        <w:t>VAT Num.</w:t>
      </w:r>
      <w:r>
        <w:rPr>
          <w:rFonts w:ascii="Arial" w:hAnsi="Arial" w:cs="Arial"/>
          <w:b/>
          <w:lang w:val="bg-BG"/>
        </w:rPr>
        <w:t xml:space="preserve"> - </w:t>
      </w:r>
      <w:r w:rsidRPr="00DF6DCF">
        <w:rPr>
          <w:rFonts w:ascii="Arial" w:hAnsi="Arial" w:cs="Arial"/>
          <w:b/>
        </w:rPr>
        <w:t>Production Database – table OBX_</w:t>
      </w:r>
      <w:r>
        <w:rPr>
          <w:rFonts w:ascii="Arial" w:hAnsi="Arial" w:cs="Arial"/>
          <w:b/>
          <w:lang w:val="bg-BG"/>
        </w:rPr>
        <w:t>BUYER_AFFILIATE</w:t>
      </w:r>
    </w:p>
    <w:p w:rsidR="005A0AB1" w:rsidRDefault="007E2367" w:rsidP="00B46F00">
      <w:pPr>
        <w:pStyle w:val="ListParagraph"/>
        <w:contextualSpacing w:val="0"/>
        <w:textAlignment w:val="auto"/>
        <w:rPr>
          <w:rFonts w:ascii="Arial" w:hAnsi="Arial" w:cs="Arial"/>
          <w:b/>
          <w:lang w:val="bg-BG"/>
        </w:rPr>
      </w:pPr>
      <w:r w:rsidRPr="007E2367">
        <w:rPr>
          <w:rFonts w:ascii="Arial" w:hAnsi="Arial" w:cs="Arial"/>
          <w:b/>
          <w:lang w:val="en-US"/>
        </w:rPr>
        <w:t>Invoice From Name and Address</w:t>
      </w:r>
      <w:r>
        <w:rPr>
          <w:rFonts w:ascii="Arial" w:hAnsi="Arial" w:cs="Arial"/>
          <w:lang w:val="en-US"/>
        </w:rPr>
        <w:t xml:space="preserve"> - </w:t>
      </w:r>
      <w:r w:rsidRPr="00DF6DCF">
        <w:rPr>
          <w:rFonts w:ascii="Arial" w:hAnsi="Arial" w:cs="Arial"/>
          <w:b/>
        </w:rPr>
        <w:t>table OBX_</w:t>
      </w:r>
      <w:r>
        <w:rPr>
          <w:rFonts w:ascii="Arial" w:hAnsi="Arial" w:cs="Arial"/>
          <w:b/>
          <w:lang w:val="bg-BG"/>
        </w:rPr>
        <w:t>CLIENT</w:t>
      </w:r>
    </w:p>
    <w:p w:rsidR="00487646" w:rsidRPr="007E2367" w:rsidRDefault="00487646" w:rsidP="00487646">
      <w:pPr>
        <w:pStyle w:val="ListParagraph"/>
        <w:contextualSpacing w:val="0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Invoice </w:t>
      </w:r>
      <w:r>
        <w:rPr>
          <w:rFonts w:ascii="Arial" w:hAnsi="Arial" w:cs="Arial"/>
          <w:b/>
        </w:rPr>
        <w:t>To</w:t>
      </w:r>
      <w:r w:rsidRPr="007E2367">
        <w:rPr>
          <w:rFonts w:ascii="Arial" w:hAnsi="Arial" w:cs="Arial"/>
          <w:b/>
          <w:lang w:val="en-US"/>
        </w:rPr>
        <w:t xml:space="preserve"> Name and Address</w:t>
      </w:r>
      <w:r>
        <w:rPr>
          <w:rFonts w:ascii="Arial" w:hAnsi="Arial" w:cs="Arial"/>
          <w:lang w:val="en-US"/>
        </w:rPr>
        <w:t xml:space="preserve"> - </w:t>
      </w:r>
      <w:r w:rsidRPr="00DF6DCF">
        <w:rPr>
          <w:rFonts w:ascii="Arial" w:hAnsi="Arial" w:cs="Arial"/>
          <w:b/>
        </w:rPr>
        <w:t>table OBX_</w:t>
      </w:r>
      <w:r>
        <w:rPr>
          <w:rFonts w:ascii="Arial" w:hAnsi="Arial" w:cs="Arial"/>
          <w:b/>
          <w:lang w:val="bg-BG"/>
        </w:rPr>
        <w:t>CLIENT</w:t>
      </w:r>
    </w:p>
    <w:p w:rsidR="00487646" w:rsidRPr="007E2367" w:rsidRDefault="00487646" w:rsidP="00B46F00">
      <w:pPr>
        <w:pStyle w:val="ListParagraph"/>
        <w:contextualSpacing w:val="0"/>
        <w:textAlignment w:val="auto"/>
        <w:rPr>
          <w:rFonts w:ascii="Arial" w:hAnsi="Arial" w:cs="Arial"/>
          <w:lang w:val="en-US"/>
        </w:rPr>
      </w:pPr>
    </w:p>
    <w:p w:rsidR="00E73CBF" w:rsidRDefault="00E73CBF" w:rsidP="00E73CBF">
      <w:pPr>
        <w:pStyle w:val="ListParagraph"/>
        <w:numPr>
          <w:ilvl w:val="0"/>
          <w:numId w:val="29"/>
        </w:numPr>
        <w:contextualSpacing w:val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Master Account</w:t>
      </w:r>
    </w:p>
    <w:p w:rsidR="00415CAD" w:rsidRPr="00415CAD" w:rsidRDefault="001C7408" w:rsidP="00BA4FE0">
      <w:pPr>
        <w:pStyle w:val="ListParagraph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 account number for </w:t>
      </w:r>
      <w:r w:rsidR="000D1B21">
        <w:rPr>
          <w:rFonts w:ascii="Arial" w:hAnsi="Arial" w:cs="Arial"/>
        </w:rPr>
        <w:t>Simple XML</w:t>
      </w:r>
      <w:r w:rsidR="00415CAD" w:rsidRPr="00415CAD">
        <w:rPr>
          <w:rFonts w:ascii="Arial" w:hAnsi="Arial" w:cs="Arial"/>
        </w:rPr>
        <w:t xml:space="preserve"> Master Map is </w:t>
      </w:r>
      <w:r w:rsidR="00E73CBF" w:rsidRPr="008A479E">
        <w:rPr>
          <w:rFonts w:ascii="Arial" w:hAnsi="Arial" w:cs="Arial"/>
          <w:b/>
        </w:rPr>
        <w:t>AAAMaster</w:t>
      </w:r>
      <w:r w:rsidR="00D06DC3">
        <w:rPr>
          <w:rFonts w:ascii="Arial" w:hAnsi="Arial" w:cs="Arial"/>
          <w:b/>
        </w:rPr>
        <w:t>XML</w:t>
      </w:r>
      <w:r w:rsidR="00415CAD">
        <w:rPr>
          <w:rFonts w:ascii="Arial" w:hAnsi="Arial" w:cs="Arial"/>
        </w:rPr>
        <w:t>.</w:t>
      </w:r>
    </w:p>
    <w:p w:rsidR="00415CAD" w:rsidRPr="00415CAD" w:rsidRDefault="00415CAD" w:rsidP="00BA4FE0">
      <w:pPr>
        <w:pStyle w:val="ListParagraph"/>
        <w:contextualSpacing w:val="0"/>
        <w:textAlignment w:val="auto"/>
        <w:rPr>
          <w:rFonts w:ascii="Arial" w:hAnsi="Arial" w:cs="Arial"/>
        </w:rPr>
      </w:pPr>
      <w:r w:rsidRPr="00415CAD">
        <w:rPr>
          <w:rFonts w:ascii="Arial" w:hAnsi="Arial" w:cs="Arial"/>
        </w:rPr>
        <w:t xml:space="preserve">The </w:t>
      </w:r>
      <w:r w:rsidR="00E73CBF" w:rsidRPr="00415CAD">
        <w:rPr>
          <w:rFonts w:ascii="Arial" w:hAnsi="Arial" w:cs="Arial"/>
        </w:rPr>
        <w:t xml:space="preserve">encoding </w:t>
      </w:r>
      <w:r w:rsidRPr="00415CAD">
        <w:rPr>
          <w:rFonts w:ascii="Arial" w:hAnsi="Arial" w:cs="Arial"/>
        </w:rPr>
        <w:t xml:space="preserve">set in the </w:t>
      </w:r>
      <w:r w:rsidR="000D1B21">
        <w:rPr>
          <w:rFonts w:ascii="Arial" w:hAnsi="Arial" w:cs="Arial"/>
        </w:rPr>
        <w:t>Simple XML</w:t>
      </w:r>
      <w:r w:rsidRPr="00415CAD">
        <w:rPr>
          <w:rFonts w:ascii="Arial" w:hAnsi="Arial" w:cs="Arial"/>
        </w:rPr>
        <w:t xml:space="preserve"> Master Map is </w:t>
      </w:r>
      <w:r w:rsidRPr="008A479E">
        <w:rPr>
          <w:rFonts w:ascii="Arial" w:hAnsi="Arial" w:cs="Arial"/>
          <w:b/>
        </w:rPr>
        <w:t>UTF-8</w:t>
      </w:r>
      <w:r>
        <w:rPr>
          <w:rFonts w:ascii="Arial" w:hAnsi="Arial" w:cs="Arial"/>
        </w:rPr>
        <w:t>.</w:t>
      </w:r>
    </w:p>
    <w:p w:rsidR="002A3693" w:rsidRPr="002A3693" w:rsidRDefault="00415CAD" w:rsidP="005112A0">
      <w:pPr>
        <w:pStyle w:val="ListParagraph"/>
        <w:contextualSpacing w:val="0"/>
        <w:textAlignment w:val="auto"/>
        <w:rPr>
          <w:rFonts w:ascii="Arial" w:hAnsi="Arial" w:cs="Arial"/>
          <w:b/>
        </w:rPr>
      </w:pPr>
      <w:r w:rsidRPr="00415CAD">
        <w:rPr>
          <w:rFonts w:ascii="Arial" w:hAnsi="Arial" w:cs="Arial"/>
        </w:rPr>
        <w:t xml:space="preserve">There is US Sum Check client rule for the </w:t>
      </w:r>
      <w:r w:rsidR="000D1B21">
        <w:rPr>
          <w:rFonts w:ascii="Arial" w:hAnsi="Arial" w:cs="Arial"/>
        </w:rPr>
        <w:t>Simple XML</w:t>
      </w:r>
      <w:r w:rsidRPr="00415CAD">
        <w:rPr>
          <w:rFonts w:ascii="Arial" w:hAnsi="Arial" w:cs="Arial"/>
        </w:rPr>
        <w:t xml:space="preserve"> Master account in place, </w:t>
      </w:r>
      <w:r>
        <w:rPr>
          <w:rFonts w:ascii="Arial" w:hAnsi="Arial" w:cs="Arial"/>
        </w:rPr>
        <w:t>so the settings in obi (database) should be done as usual (turned off for US and offshore suppliers and turned on for the rest cases).</w:t>
      </w:r>
    </w:p>
    <w:sectPr w:rsidR="002A3693" w:rsidRPr="002A3693" w:rsidSect="00F16320">
      <w:footerReference w:type="default" r:id="rId20"/>
      <w:headerReference w:type="first" r:id="rId21"/>
      <w:footerReference w:type="first" r:id="rId22"/>
      <w:pgSz w:w="16838" w:h="11906" w:orient="landscape"/>
      <w:pgMar w:top="1134" w:right="1985" w:bottom="1134" w:left="45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684" w:rsidRDefault="009D7684" w:rsidP="003922F1">
      <w:r>
        <w:separator/>
      </w:r>
    </w:p>
  </w:endnote>
  <w:endnote w:type="continuationSeparator" w:id="0">
    <w:p w:rsidR="009D7684" w:rsidRDefault="009D7684" w:rsidP="0039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77265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7AF1" w:rsidRDefault="000F7AF1">
        <w:pPr>
          <w:pStyle w:val="Footer"/>
        </w:pPr>
      </w:p>
      <w:p w:rsidR="000F7AF1" w:rsidRDefault="000F7AF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C0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F7AF1" w:rsidRDefault="000F7A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AF1" w:rsidRDefault="000F7AF1">
    <w:pPr>
      <w:pStyle w:val="Footer"/>
    </w:pPr>
  </w:p>
  <w:p w:rsidR="000F7AF1" w:rsidRDefault="000F7AF1" w:rsidP="004B12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684" w:rsidRDefault="009D7684" w:rsidP="003922F1">
      <w:r>
        <w:separator/>
      </w:r>
    </w:p>
  </w:footnote>
  <w:footnote w:type="continuationSeparator" w:id="0">
    <w:p w:rsidR="009D7684" w:rsidRDefault="009D7684" w:rsidP="00392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AF1" w:rsidRDefault="000F7AF1" w:rsidP="007F01C0">
    <w:pPr>
      <w:pStyle w:val="Header"/>
      <w:jc w:val="right"/>
    </w:pPr>
    <w:r>
      <w:rPr>
        <w:noProof/>
        <w:lang w:val="en-US"/>
      </w:rPr>
      <w:drawing>
        <wp:anchor distT="0" distB="0" distL="114300" distR="114300" simplePos="0" relativeHeight="251648512" behindDoc="0" locked="0" layoutInCell="1" allowOverlap="1">
          <wp:simplePos x="0" y="0"/>
          <wp:positionH relativeFrom="column">
            <wp:posOffset>8427736</wp:posOffset>
          </wp:positionH>
          <wp:positionV relativeFrom="paragraph">
            <wp:posOffset>-272415</wp:posOffset>
          </wp:positionV>
          <wp:extent cx="1529715" cy="860425"/>
          <wp:effectExtent l="0" t="0" r="0" b="0"/>
          <wp:wrapSquare wrapText="bothSides"/>
          <wp:docPr id="2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715" cy="860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7B63"/>
    <w:multiLevelType w:val="hybridMultilevel"/>
    <w:tmpl w:val="D2A21DB4"/>
    <w:lvl w:ilvl="0" w:tplc="6EC4C7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713D"/>
    <w:multiLevelType w:val="hybridMultilevel"/>
    <w:tmpl w:val="1EE0B8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CCF"/>
    <w:multiLevelType w:val="hybridMultilevel"/>
    <w:tmpl w:val="FE746C0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253C83"/>
    <w:multiLevelType w:val="hybridMultilevel"/>
    <w:tmpl w:val="E55CBE60"/>
    <w:lvl w:ilvl="0" w:tplc="4420D02E">
      <w:start w:val="2"/>
      <w:numFmt w:val="bullet"/>
      <w:lvlText w:val="-"/>
      <w:lvlJc w:val="left"/>
      <w:pPr>
        <w:ind w:left="3600" w:hanging="360"/>
      </w:pPr>
      <w:rPr>
        <w:rFonts w:ascii="Arial" w:eastAsiaTheme="minorHAnsi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11F51736"/>
    <w:multiLevelType w:val="hybridMultilevel"/>
    <w:tmpl w:val="461E4D48"/>
    <w:lvl w:ilvl="0" w:tplc="57782572">
      <w:start w:val="1"/>
      <w:numFmt w:val="bullet"/>
      <w:lvlText w:val=""/>
      <w:lvlJc w:val="left"/>
      <w:pPr>
        <w:tabs>
          <w:tab w:val="num" w:pos="2864"/>
        </w:tabs>
        <w:ind w:left="2864" w:hanging="17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A6B6F"/>
    <w:multiLevelType w:val="hybridMultilevel"/>
    <w:tmpl w:val="26781A98"/>
    <w:lvl w:ilvl="0" w:tplc="8E84CE9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B3364"/>
    <w:multiLevelType w:val="multilevel"/>
    <w:tmpl w:val="175698CA"/>
    <w:numStyleLink w:val="Tungstennumberedheadingslist"/>
  </w:abstractNum>
  <w:abstractNum w:abstractNumId="7" w15:restartNumberingAfterBreak="0">
    <w:nsid w:val="164C2068"/>
    <w:multiLevelType w:val="hybridMultilevel"/>
    <w:tmpl w:val="E0EAF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53085"/>
    <w:multiLevelType w:val="hybridMultilevel"/>
    <w:tmpl w:val="3C144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A00E0"/>
    <w:multiLevelType w:val="hybridMultilevel"/>
    <w:tmpl w:val="D2A21DB4"/>
    <w:lvl w:ilvl="0" w:tplc="6EC4C7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000A1"/>
    <w:multiLevelType w:val="hybridMultilevel"/>
    <w:tmpl w:val="9F782C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A67E8"/>
    <w:multiLevelType w:val="hybridMultilevel"/>
    <w:tmpl w:val="F2F2D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96ABB"/>
    <w:multiLevelType w:val="hybridMultilevel"/>
    <w:tmpl w:val="4D088D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A03BB"/>
    <w:multiLevelType w:val="hybridMultilevel"/>
    <w:tmpl w:val="7E32E3E0"/>
    <w:lvl w:ilvl="0" w:tplc="C7767522">
      <w:start w:val="1"/>
      <w:numFmt w:val="decimal"/>
      <w:pStyle w:val="Numberedbulletslevel1"/>
      <w:lvlText w:val="%1."/>
      <w:lvlJc w:val="left"/>
      <w:pPr>
        <w:ind w:left="2160" w:hanging="360"/>
      </w:pPr>
      <w:rPr>
        <w:rFonts w:hint="default"/>
        <w:color w:val="ED8906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4BE253A"/>
    <w:multiLevelType w:val="multilevel"/>
    <w:tmpl w:val="175698CA"/>
    <w:styleLink w:val="Tungstennumberedheadingslist"/>
    <w:lvl w:ilvl="0">
      <w:start w:val="1"/>
      <w:numFmt w:val="decimal"/>
      <w:pStyle w:val="Numberedheading1"/>
      <w:lvlText w:val="%1."/>
      <w:lvlJc w:val="left"/>
      <w:pPr>
        <w:ind w:left="360" w:hanging="360"/>
      </w:pPr>
      <w:rPr>
        <w:rFonts w:ascii="Calibri" w:hAnsi="Calibri" w:hint="default"/>
        <w:color w:val="004C9C"/>
      </w:rPr>
    </w:lvl>
    <w:lvl w:ilvl="1">
      <w:start w:val="1"/>
      <w:numFmt w:val="decimal"/>
      <w:pStyle w:val="Numberedheading2"/>
      <w:lvlText w:val="%1.%2."/>
      <w:lvlJc w:val="left"/>
      <w:pPr>
        <w:ind w:left="357" w:hanging="357"/>
      </w:pPr>
      <w:rPr>
        <w:rFonts w:ascii="Calibri" w:hAnsi="Calibri" w:hint="default"/>
        <w:color w:val="004C9C"/>
      </w:rPr>
    </w:lvl>
    <w:lvl w:ilvl="2">
      <w:start w:val="1"/>
      <w:numFmt w:val="decimal"/>
      <w:pStyle w:val="Numberedheading3"/>
      <w:lvlText w:val="%1.%2.%3."/>
      <w:lvlJc w:val="left"/>
      <w:pPr>
        <w:ind w:left="590" w:hanging="590"/>
      </w:pPr>
      <w:rPr>
        <w:rFonts w:ascii="Calibri" w:hAnsi="Calibri" w:hint="default"/>
        <w:color w:val="004C9C"/>
      </w:rPr>
    </w:lvl>
    <w:lvl w:ilvl="3">
      <w:start w:val="1"/>
      <w:numFmt w:val="decimal"/>
      <w:pStyle w:val="Numberedheading4"/>
      <w:lvlText w:val="%1.%2.%3.%4."/>
      <w:lvlJc w:val="left"/>
      <w:pPr>
        <w:ind w:left="680" w:hanging="680"/>
      </w:pPr>
      <w:rPr>
        <w:rFonts w:ascii="Calibri" w:hAnsi="Calibri" w:hint="default"/>
        <w:color w:val="004C9C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83A3B23"/>
    <w:multiLevelType w:val="hybridMultilevel"/>
    <w:tmpl w:val="00B2298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517BFE"/>
    <w:multiLevelType w:val="multilevel"/>
    <w:tmpl w:val="206411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F2288E"/>
    <w:multiLevelType w:val="hybridMultilevel"/>
    <w:tmpl w:val="049AF346"/>
    <w:lvl w:ilvl="0" w:tplc="3A9A903E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96" w:hanging="360"/>
      </w:pPr>
    </w:lvl>
    <w:lvl w:ilvl="2" w:tplc="0809001B" w:tentative="1">
      <w:start w:val="1"/>
      <w:numFmt w:val="lowerRoman"/>
      <w:lvlText w:val="%3."/>
      <w:lvlJc w:val="right"/>
      <w:pPr>
        <w:ind w:left="2016" w:hanging="180"/>
      </w:pPr>
    </w:lvl>
    <w:lvl w:ilvl="3" w:tplc="0809000F" w:tentative="1">
      <w:start w:val="1"/>
      <w:numFmt w:val="decimal"/>
      <w:lvlText w:val="%4."/>
      <w:lvlJc w:val="left"/>
      <w:pPr>
        <w:ind w:left="2736" w:hanging="360"/>
      </w:pPr>
    </w:lvl>
    <w:lvl w:ilvl="4" w:tplc="08090019" w:tentative="1">
      <w:start w:val="1"/>
      <w:numFmt w:val="lowerLetter"/>
      <w:lvlText w:val="%5."/>
      <w:lvlJc w:val="left"/>
      <w:pPr>
        <w:ind w:left="3456" w:hanging="360"/>
      </w:pPr>
    </w:lvl>
    <w:lvl w:ilvl="5" w:tplc="0809001B" w:tentative="1">
      <w:start w:val="1"/>
      <w:numFmt w:val="lowerRoman"/>
      <w:lvlText w:val="%6."/>
      <w:lvlJc w:val="right"/>
      <w:pPr>
        <w:ind w:left="4176" w:hanging="180"/>
      </w:pPr>
    </w:lvl>
    <w:lvl w:ilvl="6" w:tplc="0809000F" w:tentative="1">
      <w:start w:val="1"/>
      <w:numFmt w:val="decimal"/>
      <w:lvlText w:val="%7."/>
      <w:lvlJc w:val="left"/>
      <w:pPr>
        <w:ind w:left="4896" w:hanging="360"/>
      </w:pPr>
    </w:lvl>
    <w:lvl w:ilvl="7" w:tplc="08090019" w:tentative="1">
      <w:start w:val="1"/>
      <w:numFmt w:val="lowerLetter"/>
      <w:lvlText w:val="%8."/>
      <w:lvlJc w:val="left"/>
      <w:pPr>
        <w:ind w:left="5616" w:hanging="360"/>
      </w:pPr>
    </w:lvl>
    <w:lvl w:ilvl="8" w:tplc="08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8" w15:restartNumberingAfterBreak="0">
    <w:nsid w:val="3D940C53"/>
    <w:multiLevelType w:val="hybridMultilevel"/>
    <w:tmpl w:val="43D46F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951BD"/>
    <w:multiLevelType w:val="multilevel"/>
    <w:tmpl w:val="B97419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0" w15:restartNumberingAfterBreak="0">
    <w:nsid w:val="3F4F6EA5"/>
    <w:multiLevelType w:val="multilevel"/>
    <w:tmpl w:val="43881960"/>
    <w:styleLink w:val="Tungstenbulletslist"/>
    <w:lvl w:ilvl="0">
      <w:start w:val="1"/>
      <w:numFmt w:val="bullet"/>
      <w:pStyle w:val="Bulletslevel1"/>
      <w:lvlText w:val=""/>
      <w:lvlJc w:val="left"/>
      <w:pPr>
        <w:ind w:left="567" w:hanging="340"/>
      </w:pPr>
      <w:rPr>
        <w:rFonts w:ascii="Symbol" w:hAnsi="Symbol" w:hint="default"/>
        <w:color w:val="ED8906"/>
      </w:rPr>
    </w:lvl>
    <w:lvl w:ilvl="1">
      <w:start w:val="1"/>
      <w:numFmt w:val="bullet"/>
      <w:pStyle w:val="Bulletslevel2"/>
      <w:lvlText w:val="o"/>
      <w:lvlJc w:val="left"/>
      <w:pPr>
        <w:ind w:left="907" w:hanging="340"/>
      </w:pPr>
      <w:rPr>
        <w:rFonts w:ascii="Calibri" w:hAnsi="Calibri" w:hint="default"/>
        <w:b w:val="0"/>
        <w:i w:val="0"/>
        <w:color w:val="ED8906"/>
        <w:sz w:val="22"/>
      </w:rPr>
    </w:lvl>
    <w:lvl w:ilvl="2">
      <w:start w:val="1"/>
      <w:numFmt w:val="bullet"/>
      <w:pStyle w:val="Bulletslevel3"/>
      <w:lvlText w:val="›"/>
      <w:lvlJc w:val="left"/>
      <w:pPr>
        <w:ind w:left="1134" w:hanging="227"/>
      </w:pPr>
      <w:rPr>
        <w:rFonts w:ascii="Arial" w:hAnsi="Arial" w:hint="default"/>
        <w:b w:val="0"/>
        <w:i w:val="0"/>
        <w:color w:val="ED8906"/>
        <w:sz w:val="22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1A92F3E"/>
    <w:multiLevelType w:val="multilevel"/>
    <w:tmpl w:val="46CA18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3B7632"/>
    <w:multiLevelType w:val="multilevel"/>
    <w:tmpl w:val="6220CEFA"/>
    <w:lvl w:ilvl="0">
      <w:start w:val="1"/>
      <w:numFmt w:val="bullet"/>
      <w:lvlText w:val=""/>
      <w:lvlJc w:val="left"/>
      <w:pPr>
        <w:ind w:left="567" w:hanging="340"/>
      </w:pPr>
      <w:rPr>
        <w:rFonts w:ascii="Symbol" w:hAnsi="Symbol" w:hint="default"/>
        <w:color w:val="ED8906"/>
      </w:rPr>
    </w:lvl>
    <w:lvl w:ilvl="1">
      <w:start w:val="1"/>
      <w:numFmt w:val="bullet"/>
      <w:lvlText w:val="o"/>
      <w:lvlJc w:val="left"/>
      <w:pPr>
        <w:ind w:left="907" w:hanging="340"/>
      </w:pPr>
      <w:rPr>
        <w:rFonts w:ascii="Calibri" w:hAnsi="Calibri" w:hint="default"/>
        <w:b w:val="0"/>
        <w:i w:val="0"/>
        <w:color w:val="ED8906"/>
        <w:sz w:val="22"/>
      </w:rPr>
    </w:lvl>
    <w:lvl w:ilvl="2">
      <w:start w:val="1"/>
      <w:numFmt w:val="bullet"/>
      <w:lvlText w:val="›"/>
      <w:lvlJc w:val="left"/>
      <w:pPr>
        <w:ind w:left="1134" w:hanging="227"/>
      </w:pPr>
      <w:rPr>
        <w:rFonts w:ascii="Arial" w:hAnsi="Arial" w:hint="default"/>
        <w:b w:val="0"/>
        <w:i w:val="0"/>
        <w:color w:val="ED8906"/>
        <w:sz w:val="22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5730588"/>
    <w:multiLevelType w:val="multilevel"/>
    <w:tmpl w:val="C12AEDAC"/>
    <w:lvl w:ilvl="0">
      <w:numFmt w:val="bullet"/>
      <w:lvlText w:val="-"/>
      <w:lvlJc w:val="left"/>
      <w:pPr>
        <w:ind w:left="1800" w:hanging="360"/>
      </w:pPr>
      <w:rPr>
        <w:rFonts w:ascii="Arial" w:eastAsia="Calibri" w:hAnsi="Arial" w:cs="Arial"/>
        <w:b w:val="0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4" w15:restartNumberingAfterBreak="0">
    <w:nsid w:val="460F7BF7"/>
    <w:multiLevelType w:val="multilevel"/>
    <w:tmpl w:val="2B20E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5" w15:restartNumberingAfterBreak="0">
    <w:nsid w:val="4D2C4B8F"/>
    <w:multiLevelType w:val="multilevel"/>
    <w:tmpl w:val="01AC6E92"/>
    <w:lvl w:ilvl="0">
      <w:numFmt w:val="bullet"/>
      <w:lvlText w:val=""/>
      <w:lvlJc w:val="left"/>
      <w:pPr>
        <w:ind w:left="258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30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02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74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46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18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90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62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349" w:hanging="360"/>
      </w:pPr>
      <w:rPr>
        <w:rFonts w:ascii="Wingdings" w:hAnsi="Wingdings"/>
      </w:rPr>
    </w:lvl>
  </w:abstractNum>
  <w:abstractNum w:abstractNumId="26" w15:restartNumberingAfterBreak="0">
    <w:nsid w:val="561E7EF3"/>
    <w:multiLevelType w:val="multilevel"/>
    <w:tmpl w:val="A96E82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6B05C4"/>
    <w:multiLevelType w:val="hybridMultilevel"/>
    <w:tmpl w:val="A09888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55E73"/>
    <w:multiLevelType w:val="hybridMultilevel"/>
    <w:tmpl w:val="E1446A8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ED8906"/>
      </w:rPr>
    </w:lvl>
    <w:lvl w:ilvl="1" w:tplc="94BA1466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  <w:color w:val="ED8906"/>
      </w:rPr>
    </w:lvl>
    <w:lvl w:ilvl="2" w:tplc="E102ABAE">
      <w:start w:val="1"/>
      <w:numFmt w:val="bullet"/>
      <w:lvlText w:val="›"/>
      <w:lvlJc w:val="left"/>
      <w:pPr>
        <w:ind w:left="3600" w:hanging="360"/>
      </w:pPr>
      <w:rPr>
        <w:rFonts w:ascii="Arial" w:hAnsi="Arial" w:hint="default"/>
        <w:color w:val="ED8906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60306144"/>
    <w:multiLevelType w:val="multilevel"/>
    <w:tmpl w:val="612C34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A6B5F87"/>
    <w:multiLevelType w:val="hybridMultilevel"/>
    <w:tmpl w:val="121AE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070B2"/>
    <w:multiLevelType w:val="hybridMultilevel"/>
    <w:tmpl w:val="372C0AC4"/>
    <w:lvl w:ilvl="0" w:tplc="27D8E8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44846"/>
    <w:multiLevelType w:val="hybridMultilevel"/>
    <w:tmpl w:val="BC0223F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ED8906"/>
      </w:rPr>
    </w:lvl>
    <w:lvl w:ilvl="1" w:tplc="1B2850CC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  <w:color w:val="ED8906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CDE3D94"/>
    <w:multiLevelType w:val="hybridMultilevel"/>
    <w:tmpl w:val="FCC83D9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EBD1BF3"/>
    <w:multiLevelType w:val="multilevel"/>
    <w:tmpl w:val="A9D033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50C1081"/>
    <w:multiLevelType w:val="multilevel"/>
    <w:tmpl w:val="BBA4F448"/>
    <w:lvl w:ilvl="0">
      <w:numFmt w:val="bullet"/>
      <w:lvlText w:val="-"/>
      <w:lvlJc w:val="left"/>
      <w:pPr>
        <w:ind w:left="1800" w:hanging="360"/>
      </w:pPr>
      <w:rPr>
        <w:rFonts w:ascii="Arial" w:eastAsia="Calibri" w:hAnsi="Arial" w:cs="Arial"/>
        <w:b w:val="0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36" w15:restartNumberingAfterBreak="0">
    <w:nsid w:val="78B920EA"/>
    <w:multiLevelType w:val="hybridMultilevel"/>
    <w:tmpl w:val="EFEA77C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96C0954"/>
    <w:multiLevelType w:val="multilevel"/>
    <w:tmpl w:val="BA62EAC8"/>
    <w:lvl w:ilvl="0">
      <w:start w:val="5"/>
      <w:numFmt w:val="decimal"/>
      <w:lvlText w:val="%1"/>
      <w:lvlJc w:val="left"/>
      <w:pPr>
        <w:ind w:hanging="432"/>
        <w:jc w:val="right"/>
      </w:pPr>
      <w:rPr>
        <w:rFonts w:ascii="Arial" w:eastAsia="Arial" w:hAnsi="Arial" w:hint="default"/>
        <w:b/>
        <w:bCs/>
        <w:w w:val="99"/>
        <w:sz w:val="28"/>
        <w:szCs w:val="28"/>
      </w:rPr>
    </w:lvl>
    <w:lvl w:ilvl="1">
      <w:start w:val="1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bullet"/>
      <w:lvlText w:val="•"/>
      <w:lvlJc w:val="left"/>
      <w:pPr>
        <w:ind w:hanging="360"/>
      </w:pPr>
      <w:rPr>
        <w:rFonts w:ascii="Matura MT Script Capitals" w:eastAsia="Matura MT Script Capitals" w:hAnsi="Matura MT Script Capitals" w:hint="default"/>
        <w:w w:val="104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8" w15:restartNumberingAfterBreak="0">
    <w:nsid w:val="79B43B68"/>
    <w:multiLevelType w:val="hybridMultilevel"/>
    <w:tmpl w:val="049AF346"/>
    <w:lvl w:ilvl="0" w:tplc="3A9A903E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96" w:hanging="360"/>
      </w:pPr>
    </w:lvl>
    <w:lvl w:ilvl="2" w:tplc="0809001B" w:tentative="1">
      <w:start w:val="1"/>
      <w:numFmt w:val="lowerRoman"/>
      <w:lvlText w:val="%3."/>
      <w:lvlJc w:val="right"/>
      <w:pPr>
        <w:ind w:left="2016" w:hanging="180"/>
      </w:pPr>
    </w:lvl>
    <w:lvl w:ilvl="3" w:tplc="0809000F" w:tentative="1">
      <w:start w:val="1"/>
      <w:numFmt w:val="decimal"/>
      <w:lvlText w:val="%4."/>
      <w:lvlJc w:val="left"/>
      <w:pPr>
        <w:ind w:left="2736" w:hanging="360"/>
      </w:pPr>
    </w:lvl>
    <w:lvl w:ilvl="4" w:tplc="08090019" w:tentative="1">
      <w:start w:val="1"/>
      <w:numFmt w:val="lowerLetter"/>
      <w:lvlText w:val="%5."/>
      <w:lvlJc w:val="left"/>
      <w:pPr>
        <w:ind w:left="3456" w:hanging="360"/>
      </w:pPr>
    </w:lvl>
    <w:lvl w:ilvl="5" w:tplc="0809001B" w:tentative="1">
      <w:start w:val="1"/>
      <w:numFmt w:val="lowerRoman"/>
      <w:lvlText w:val="%6."/>
      <w:lvlJc w:val="right"/>
      <w:pPr>
        <w:ind w:left="4176" w:hanging="180"/>
      </w:pPr>
    </w:lvl>
    <w:lvl w:ilvl="6" w:tplc="0809000F" w:tentative="1">
      <w:start w:val="1"/>
      <w:numFmt w:val="decimal"/>
      <w:lvlText w:val="%7."/>
      <w:lvlJc w:val="left"/>
      <w:pPr>
        <w:ind w:left="4896" w:hanging="360"/>
      </w:pPr>
    </w:lvl>
    <w:lvl w:ilvl="7" w:tplc="08090019" w:tentative="1">
      <w:start w:val="1"/>
      <w:numFmt w:val="lowerLetter"/>
      <w:lvlText w:val="%8."/>
      <w:lvlJc w:val="left"/>
      <w:pPr>
        <w:ind w:left="5616" w:hanging="360"/>
      </w:pPr>
    </w:lvl>
    <w:lvl w:ilvl="8" w:tplc="08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9" w15:restartNumberingAfterBreak="0">
    <w:nsid w:val="7A795438"/>
    <w:multiLevelType w:val="multilevel"/>
    <w:tmpl w:val="608410AA"/>
    <w:lvl w:ilvl="0">
      <w:numFmt w:val="bullet"/>
      <w:lvlText w:val=""/>
      <w:lvlJc w:val="left"/>
      <w:pPr>
        <w:ind w:left="258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30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02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74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46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18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90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62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349" w:hanging="360"/>
      </w:pPr>
      <w:rPr>
        <w:rFonts w:ascii="Wingdings" w:hAnsi="Wingdings"/>
      </w:rPr>
    </w:lvl>
  </w:abstractNum>
  <w:abstractNum w:abstractNumId="40" w15:restartNumberingAfterBreak="0">
    <w:nsid w:val="7B651EDB"/>
    <w:multiLevelType w:val="multilevel"/>
    <w:tmpl w:val="F0E62A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BB765CB"/>
    <w:multiLevelType w:val="hybridMultilevel"/>
    <w:tmpl w:val="5658F94E"/>
    <w:lvl w:ilvl="0" w:tplc="93720B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C12E8"/>
    <w:multiLevelType w:val="multilevel"/>
    <w:tmpl w:val="264EFA08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7DEB7A4B"/>
    <w:multiLevelType w:val="hybridMultilevel"/>
    <w:tmpl w:val="BAA025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2"/>
  </w:num>
  <w:num w:numId="3">
    <w:abstractNumId w:val="32"/>
  </w:num>
  <w:num w:numId="4">
    <w:abstractNumId w:val="28"/>
  </w:num>
  <w:num w:numId="5">
    <w:abstractNumId w:val="21"/>
  </w:num>
  <w:num w:numId="6">
    <w:abstractNumId w:val="16"/>
  </w:num>
  <w:num w:numId="7">
    <w:abstractNumId w:val="34"/>
  </w:num>
  <w:num w:numId="8">
    <w:abstractNumId w:val="4"/>
  </w:num>
  <w:num w:numId="9">
    <w:abstractNumId w:val="5"/>
  </w:num>
  <w:num w:numId="10">
    <w:abstractNumId w:val="40"/>
  </w:num>
  <w:num w:numId="11">
    <w:abstractNumId w:val="26"/>
  </w:num>
  <w:num w:numId="12">
    <w:abstractNumId w:val="8"/>
  </w:num>
  <w:num w:numId="13">
    <w:abstractNumId w:val="37"/>
  </w:num>
  <w:num w:numId="14">
    <w:abstractNumId w:val="29"/>
  </w:num>
  <w:num w:numId="15">
    <w:abstractNumId w:val="13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lvl w:ilvl="0">
        <w:start w:val="1"/>
        <w:numFmt w:val="bullet"/>
        <w:lvlText w:val=""/>
        <w:lvlJc w:val="left"/>
        <w:pPr>
          <w:ind w:left="284" w:hanging="57"/>
        </w:pPr>
        <w:rPr>
          <w:rFonts w:ascii="Symbol" w:hAnsi="Symbol" w:hint="default"/>
          <w:color w:val="1F497D" w:themeColor="text2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284" w:firstLine="283"/>
        </w:pPr>
        <w:rPr>
          <w:rFonts w:ascii="Calibri" w:hAnsi="Calibri" w:hint="default"/>
          <w:b w:val="0"/>
          <w:i w:val="0"/>
          <w:color w:val="1F497D" w:themeColor="text2"/>
          <w:sz w:val="22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36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43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50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57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64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72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7920" w:hanging="360"/>
        </w:pPr>
        <w:rPr>
          <w:rFonts w:ascii="Wingdings" w:hAnsi="Wingdings" w:hint="default"/>
        </w:rPr>
      </w:lvl>
    </w:lvlOverride>
  </w:num>
  <w:num w:numId="18">
    <w:abstractNumId w:val="22"/>
    <w:lvlOverride w:ilvl="0">
      <w:lvl w:ilvl="0">
        <w:start w:val="1"/>
        <w:numFmt w:val="bullet"/>
        <w:lvlText w:val=""/>
        <w:lvlJc w:val="left"/>
        <w:pPr>
          <w:ind w:left="567" w:hanging="340"/>
        </w:pPr>
        <w:rPr>
          <w:rFonts w:ascii="Symbol" w:hAnsi="Symbol" w:hint="default"/>
          <w:color w:val="1F497D" w:themeColor="text2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1134" w:hanging="567"/>
        </w:pPr>
        <w:rPr>
          <w:rFonts w:ascii="Calibri" w:hAnsi="Calibri" w:hint="default"/>
          <w:b w:val="0"/>
          <w:i w:val="0"/>
          <w:color w:val="1F497D" w:themeColor="text2"/>
          <w:sz w:val="22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36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43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50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57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64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72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7920" w:hanging="360"/>
        </w:pPr>
        <w:rPr>
          <w:rFonts w:ascii="Wingdings" w:hAnsi="Wingdings" w:hint="default"/>
        </w:rPr>
      </w:lvl>
    </w:lvlOverride>
  </w:num>
  <w:num w:numId="19">
    <w:abstractNumId w:val="22"/>
    <w:lvlOverride w:ilvl="0">
      <w:lvl w:ilvl="0">
        <w:start w:val="1"/>
        <w:numFmt w:val="bullet"/>
        <w:lvlText w:val=""/>
        <w:lvlJc w:val="left"/>
        <w:pPr>
          <w:ind w:left="567" w:hanging="340"/>
        </w:pPr>
        <w:rPr>
          <w:rFonts w:ascii="Symbol" w:hAnsi="Symbol" w:hint="default"/>
          <w:color w:val="1F497D" w:themeColor="text2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907" w:hanging="340"/>
        </w:pPr>
        <w:rPr>
          <w:rFonts w:ascii="Calibri" w:hAnsi="Calibri" w:hint="default"/>
          <w:b w:val="0"/>
          <w:i w:val="0"/>
          <w:color w:val="1F497D" w:themeColor="text2"/>
          <w:sz w:val="22"/>
        </w:rPr>
      </w:lvl>
    </w:lvlOverride>
    <w:lvlOverride w:ilvl="2">
      <w:lvl w:ilvl="2">
        <w:start w:val="1"/>
        <w:numFmt w:val="bullet"/>
        <w:lvlText w:val="›"/>
        <w:lvlJc w:val="left"/>
        <w:pPr>
          <w:ind w:left="1474" w:hanging="340"/>
        </w:pPr>
        <w:rPr>
          <w:rFonts w:ascii="Arial" w:hAnsi="Arial" w:hint="default"/>
          <w:b w:val="0"/>
          <w:i w:val="0"/>
          <w:color w:val="1F497D" w:themeColor="text2"/>
          <w:sz w:val="2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43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50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57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64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72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7920" w:hanging="360"/>
        </w:pPr>
        <w:rPr>
          <w:rFonts w:ascii="Wingdings" w:hAnsi="Wingdings" w:hint="default"/>
        </w:rPr>
      </w:lvl>
    </w:lvlOverride>
  </w:num>
  <w:num w:numId="20">
    <w:abstractNumId w:val="20"/>
  </w:num>
  <w:num w:numId="21">
    <w:abstractNumId w:val="14"/>
  </w:num>
  <w:num w:numId="22">
    <w:abstractNumId w:val="6"/>
  </w:num>
  <w:num w:numId="23">
    <w:abstractNumId w:val="7"/>
  </w:num>
  <w:num w:numId="24">
    <w:abstractNumId w:val="1"/>
  </w:num>
  <w:num w:numId="25">
    <w:abstractNumId w:val="24"/>
  </w:num>
  <w:num w:numId="26">
    <w:abstractNumId w:val="42"/>
  </w:num>
  <w:num w:numId="27">
    <w:abstractNumId w:val="23"/>
  </w:num>
  <w:num w:numId="28">
    <w:abstractNumId w:val="25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</w:num>
  <w:num w:numId="31">
    <w:abstractNumId w:val="35"/>
  </w:num>
  <w:num w:numId="32">
    <w:abstractNumId w:val="39"/>
  </w:num>
  <w:num w:numId="33">
    <w:abstractNumId w:val="27"/>
  </w:num>
  <w:num w:numId="34">
    <w:abstractNumId w:val="11"/>
  </w:num>
  <w:num w:numId="35">
    <w:abstractNumId w:val="3"/>
  </w:num>
  <w:num w:numId="36">
    <w:abstractNumId w:val="30"/>
  </w:num>
  <w:num w:numId="37">
    <w:abstractNumId w:val="33"/>
  </w:num>
  <w:num w:numId="38">
    <w:abstractNumId w:val="2"/>
  </w:num>
  <w:num w:numId="39">
    <w:abstractNumId w:val="15"/>
  </w:num>
  <w:num w:numId="40">
    <w:abstractNumId w:val="31"/>
  </w:num>
  <w:num w:numId="41">
    <w:abstractNumId w:val="9"/>
  </w:num>
  <w:num w:numId="42">
    <w:abstractNumId w:val="38"/>
  </w:num>
  <w:num w:numId="43">
    <w:abstractNumId w:val="43"/>
  </w:num>
  <w:num w:numId="44">
    <w:abstractNumId w:val="18"/>
  </w:num>
  <w:num w:numId="45">
    <w:abstractNumId w:val="10"/>
  </w:num>
  <w:num w:numId="46">
    <w:abstractNumId w:val="12"/>
  </w:num>
  <w:num w:numId="47">
    <w:abstractNumId w:val="17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9BC"/>
    <w:rsid w:val="00003CE0"/>
    <w:rsid w:val="0000421E"/>
    <w:rsid w:val="000102F4"/>
    <w:rsid w:val="00023EA4"/>
    <w:rsid w:val="00041D4E"/>
    <w:rsid w:val="0005428E"/>
    <w:rsid w:val="00062F77"/>
    <w:rsid w:val="000742A3"/>
    <w:rsid w:val="00076843"/>
    <w:rsid w:val="000850FC"/>
    <w:rsid w:val="000879BC"/>
    <w:rsid w:val="000917F7"/>
    <w:rsid w:val="00091EF4"/>
    <w:rsid w:val="0009655F"/>
    <w:rsid w:val="000A0EF0"/>
    <w:rsid w:val="000A51AA"/>
    <w:rsid w:val="000B0FF1"/>
    <w:rsid w:val="000B16BA"/>
    <w:rsid w:val="000B4A8F"/>
    <w:rsid w:val="000B5852"/>
    <w:rsid w:val="000C6AC2"/>
    <w:rsid w:val="000D01BE"/>
    <w:rsid w:val="000D0AA2"/>
    <w:rsid w:val="000D1B21"/>
    <w:rsid w:val="000D1FBC"/>
    <w:rsid w:val="000D4854"/>
    <w:rsid w:val="000E07AB"/>
    <w:rsid w:val="000E381E"/>
    <w:rsid w:val="000E4C33"/>
    <w:rsid w:val="000E50C4"/>
    <w:rsid w:val="000E5E7A"/>
    <w:rsid w:val="000E5E8B"/>
    <w:rsid w:val="000F01E0"/>
    <w:rsid w:val="000F3755"/>
    <w:rsid w:val="000F7AF1"/>
    <w:rsid w:val="001150AA"/>
    <w:rsid w:val="0012077B"/>
    <w:rsid w:val="00127CA6"/>
    <w:rsid w:val="001322C3"/>
    <w:rsid w:val="00133CE8"/>
    <w:rsid w:val="001346FE"/>
    <w:rsid w:val="0015172E"/>
    <w:rsid w:val="001550FC"/>
    <w:rsid w:val="00156F90"/>
    <w:rsid w:val="001613A5"/>
    <w:rsid w:val="00165B88"/>
    <w:rsid w:val="001706C1"/>
    <w:rsid w:val="00176932"/>
    <w:rsid w:val="00192137"/>
    <w:rsid w:val="001A194F"/>
    <w:rsid w:val="001A3BF8"/>
    <w:rsid w:val="001A3E9C"/>
    <w:rsid w:val="001A68F6"/>
    <w:rsid w:val="001B060A"/>
    <w:rsid w:val="001B7139"/>
    <w:rsid w:val="001C3CB8"/>
    <w:rsid w:val="001C7408"/>
    <w:rsid w:val="001D4C55"/>
    <w:rsid w:val="001F2CCB"/>
    <w:rsid w:val="001F427E"/>
    <w:rsid w:val="00200725"/>
    <w:rsid w:val="00211C7F"/>
    <w:rsid w:val="00224A3D"/>
    <w:rsid w:val="00230D61"/>
    <w:rsid w:val="00255AAA"/>
    <w:rsid w:val="00264331"/>
    <w:rsid w:val="00277E90"/>
    <w:rsid w:val="002806D8"/>
    <w:rsid w:val="00290CC1"/>
    <w:rsid w:val="0029695D"/>
    <w:rsid w:val="002A3693"/>
    <w:rsid w:val="002A494A"/>
    <w:rsid w:val="002A645D"/>
    <w:rsid w:val="002A76C2"/>
    <w:rsid w:val="002B481D"/>
    <w:rsid w:val="002C71B4"/>
    <w:rsid w:val="002D437C"/>
    <w:rsid w:val="002E0F60"/>
    <w:rsid w:val="002F3629"/>
    <w:rsid w:val="002F4011"/>
    <w:rsid w:val="002F66E6"/>
    <w:rsid w:val="00303BD2"/>
    <w:rsid w:val="00306725"/>
    <w:rsid w:val="003171E3"/>
    <w:rsid w:val="003326DC"/>
    <w:rsid w:val="00333A9B"/>
    <w:rsid w:val="00357145"/>
    <w:rsid w:val="003615BB"/>
    <w:rsid w:val="003674CC"/>
    <w:rsid w:val="003726D9"/>
    <w:rsid w:val="003826A5"/>
    <w:rsid w:val="003922F1"/>
    <w:rsid w:val="00397021"/>
    <w:rsid w:val="003A123F"/>
    <w:rsid w:val="003A4933"/>
    <w:rsid w:val="003B5DBE"/>
    <w:rsid w:val="003D01EF"/>
    <w:rsid w:val="003E1BBB"/>
    <w:rsid w:val="003E704E"/>
    <w:rsid w:val="003F4DE1"/>
    <w:rsid w:val="00403D9C"/>
    <w:rsid w:val="00410AEF"/>
    <w:rsid w:val="00411FC9"/>
    <w:rsid w:val="00414F87"/>
    <w:rsid w:val="00415CAD"/>
    <w:rsid w:val="00420A34"/>
    <w:rsid w:val="0042462A"/>
    <w:rsid w:val="00425028"/>
    <w:rsid w:val="00446D00"/>
    <w:rsid w:val="004472D4"/>
    <w:rsid w:val="0047361B"/>
    <w:rsid w:val="004744B3"/>
    <w:rsid w:val="00485A11"/>
    <w:rsid w:val="00487646"/>
    <w:rsid w:val="004954C0"/>
    <w:rsid w:val="004B0E32"/>
    <w:rsid w:val="004B12CA"/>
    <w:rsid w:val="004B7771"/>
    <w:rsid w:val="004C2887"/>
    <w:rsid w:val="004C5C33"/>
    <w:rsid w:val="004C607B"/>
    <w:rsid w:val="004E2DEA"/>
    <w:rsid w:val="004E3AD8"/>
    <w:rsid w:val="004F6F53"/>
    <w:rsid w:val="00501834"/>
    <w:rsid w:val="005112A0"/>
    <w:rsid w:val="00517141"/>
    <w:rsid w:val="00542741"/>
    <w:rsid w:val="00556922"/>
    <w:rsid w:val="00556ADC"/>
    <w:rsid w:val="00556F26"/>
    <w:rsid w:val="005604DA"/>
    <w:rsid w:val="00564155"/>
    <w:rsid w:val="00565E35"/>
    <w:rsid w:val="00567ACD"/>
    <w:rsid w:val="00586C37"/>
    <w:rsid w:val="00590FE3"/>
    <w:rsid w:val="005A0AB1"/>
    <w:rsid w:val="005A790C"/>
    <w:rsid w:val="005C29D8"/>
    <w:rsid w:val="005C632E"/>
    <w:rsid w:val="005E1D92"/>
    <w:rsid w:val="005F6AC9"/>
    <w:rsid w:val="0060635D"/>
    <w:rsid w:val="00606384"/>
    <w:rsid w:val="00607E69"/>
    <w:rsid w:val="00613D78"/>
    <w:rsid w:val="006204C9"/>
    <w:rsid w:val="00634B73"/>
    <w:rsid w:val="00635022"/>
    <w:rsid w:val="00642820"/>
    <w:rsid w:val="0064595F"/>
    <w:rsid w:val="00646437"/>
    <w:rsid w:val="00646B77"/>
    <w:rsid w:val="00655055"/>
    <w:rsid w:val="00664A37"/>
    <w:rsid w:val="00682F2C"/>
    <w:rsid w:val="00691720"/>
    <w:rsid w:val="00694765"/>
    <w:rsid w:val="006969AD"/>
    <w:rsid w:val="006A0626"/>
    <w:rsid w:val="006C26F0"/>
    <w:rsid w:val="006C4EC9"/>
    <w:rsid w:val="006C70DF"/>
    <w:rsid w:val="006D0F5E"/>
    <w:rsid w:val="006E6E98"/>
    <w:rsid w:val="006E749C"/>
    <w:rsid w:val="006F2C88"/>
    <w:rsid w:val="006F7AB9"/>
    <w:rsid w:val="00704F9C"/>
    <w:rsid w:val="007070F8"/>
    <w:rsid w:val="00707505"/>
    <w:rsid w:val="00710ACC"/>
    <w:rsid w:val="00710C4C"/>
    <w:rsid w:val="007129F7"/>
    <w:rsid w:val="00713DEA"/>
    <w:rsid w:val="00722EDB"/>
    <w:rsid w:val="007307AC"/>
    <w:rsid w:val="00733E8B"/>
    <w:rsid w:val="007347F8"/>
    <w:rsid w:val="00737338"/>
    <w:rsid w:val="007444D9"/>
    <w:rsid w:val="00744726"/>
    <w:rsid w:val="0076142C"/>
    <w:rsid w:val="00762706"/>
    <w:rsid w:val="00764F53"/>
    <w:rsid w:val="0076535D"/>
    <w:rsid w:val="007700C0"/>
    <w:rsid w:val="00771B6B"/>
    <w:rsid w:val="007808D8"/>
    <w:rsid w:val="007834BF"/>
    <w:rsid w:val="00784F41"/>
    <w:rsid w:val="00793B42"/>
    <w:rsid w:val="007C1779"/>
    <w:rsid w:val="007C3F9A"/>
    <w:rsid w:val="007D36B1"/>
    <w:rsid w:val="007D3C8E"/>
    <w:rsid w:val="007E2367"/>
    <w:rsid w:val="007E2FAE"/>
    <w:rsid w:val="007E648B"/>
    <w:rsid w:val="007F01C0"/>
    <w:rsid w:val="007F372A"/>
    <w:rsid w:val="007F7D00"/>
    <w:rsid w:val="00801DAC"/>
    <w:rsid w:val="0080359D"/>
    <w:rsid w:val="00805612"/>
    <w:rsid w:val="008172F9"/>
    <w:rsid w:val="00824AF4"/>
    <w:rsid w:val="00840311"/>
    <w:rsid w:val="00840E78"/>
    <w:rsid w:val="008428F9"/>
    <w:rsid w:val="00844118"/>
    <w:rsid w:val="00851A0B"/>
    <w:rsid w:val="00862EFC"/>
    <w:rsid w:val="00866F9C"/>
    <w:rsid w:val="00867467"/>
    <w:rsid w:val="00867F3B"/>
    <w:rsid w:val="00891DCB"/>
    <w:rsid w:val="00892C70"/>
    <w:rsid w:val="00894206"/>
    <w:rsid w:val="008967BF"/>
    <w:rsid w:val="008A479E"/>
    <w:rsid w:val="008A638C"/>
    <w:rsid w:val="008B32E4"/>
    <w:rsid w:val="008B6D1F"/>
    <w:rsid w:val="008C0084"/>
    <w:rsid w:val="008C2933"/>
    <w:rsid w:val="008D5031"/>
    <w:rsid w:val="008D698F"/>
    <w:rsid w:val="008E18DA"/>
    <w:rsid w:val="008F0D00"/>
    <w:rsid w:val="008F3712"/>
    <w:rsid w:val="008F77BB"/>
    <w:rsid w:val="0090208F"/>
    <w:rsid w:val="00906E8E"/>
    <w:rsid w:val="00910E6F"/>
    <w:rsid w:val="00914B1D"/>
    <w:rsid w:val="00920450"/>
    <w:rsid w:val="00920739"/>
    <w:rsid w:val="009247E8"/>
    <w:rsid w:val="00926D96"/>
    <w:rsid w:val="00930323"/>
    <w:rsid w:val="009348C3"/>
    <w:rsid w:val="0093584F"/>
    <w:rsid w:val="00937764"/>
    <w:rsid w:val="00943157"/>
    <w:rsid w:val="009440BC"/>
    <w:rsid w:val="00945145"/>
    <w:rsid w:val="00951497"/>
    <w:rsid w:val="009621CA"/>
    <w:rsid w:val="00983516"/>
    <w:rsid w:val="00984368"/>
    <w:rsid w:val="00984CC7"/>
    <w:rsid w:val="00987A53"/>
    <w:rsid w:val="009A0E6D"/>
    <w:rsid w:val="009D3EEB"/>
    <w:rsid w:val="009D7684"/>
    <w:rsid w:val="009E26EF"/>
    <w:rsid w:val="009F5189"/>
    <w:rsid w:val="00A02EC3"/>
    <w:rsid w:val="00A03053"/>
    <w:rsid w:val="00A13931"/>
    <w:rsid w:val="00A233CC"/>
    <w:rsid w:val="00A24364"/>
    <w:rsid w:val="00A243F1"/>
    <w:rsid w:val="00A25CC6"/>
    <w:rsid w:val="00A30365"/>
    <w:rsid w:val="00A31DF6"/>
    <w:rsid w:val="00A33A01"/>
    <w:rsid w:val="00A41796"/>
    <w:rsid w:val="00A4553B"/>
    <w:rsid w:val="00A538B9"/>
    <w:rsid w:val="00A63C5F"/>
    <w:rsid w:val="00A675FE"/>
    <w:rsid w:val="00A824D3"/>
    <w:rsid w:val="00A9009B"/>
    <w:rsid w:val="00A936FD"/>
    <w:rsid w:val="00A97B88"/>
    <w:rsid w:val="00AA13B9"/>
    <w:rsid w:val="00AB49F3"/>
    <w:rsid w:val="00AB52DA"/>
    <w:rsid w:val="00AB5777"/>
    <w:rsid w:val="00AB6406"/>
    <w:rsid w:val="00AC4CB1"/>
    <w:rsid w:val="00AD08A6"/>
    <w:rsid w:val="00AD0922"/>
    <w:rsid w:val="00AD1C96"/>
    <w:rsid w:val="00AD1FB4"/>
    <w:rsid w:val="00AD26D6"/>
    <w:rsid w:val="00AD6330"/>
    <w:rsid w:val="00AD7EAC"/>
    <w:rsid w:val="00AE46D0"/>
    <w:rsid w:val="00AF3AD5"/>
    <w:rsid w:val="00AF3C27"/>
    <w:rsid w:val="00AF7A14"/>
    <w:rsid w:val="00B01927"/>
    <w:rsid w:val="00B04191"/>
    <w:rsid w:val="00B112FE"/>
    <w:rsid w:val="00B204B5"/>
    <w:rsid w:val="00B21A59"/>
    <w:rsid w:val="00B2472B"/>
    <w:rsid w:val="00B31B76"/>
    <w:rsid w:val="00B325A6"/>
    <w:rsid w:val="00B43072"/>
    <w:rsid w:val="00B45889"/>
    <w:rsid w:val="00B46F00"/>
    <w:rsid w:val="00B50F83"/>
    <w:rsid w:val="00B51516"/>
    <w:rsid w:val="00B54373"/>
    <w:rsid w:val="00B67922"/>
    <w:rsid w:val="00B73583"/>
    <w:rsid w:val="00B9001A"/>
    <w:rsid w:val="00B90084"/>
    <w:rsid w:val="00B952F0"/>
    <w:rsid w:val="00BA032D"/>
    <w:rsid w:val="00BA2462"/>
    <w:rsid w:val="00BA3780"/>
    <w:rsid w:val="00BA4FE0"/>
    <w:rsid w:val="00BA62CB"/>
    <w:rsid w:val="00BC26EC"/>
    <w:rsid w:val="00BC51AB"/>
    <w:rsid w:val="00BC5EFC"/>
    <w:rsid w:val="00BD5025"/>
    <w:rsid w:val="00BD68B7"/>
    <w:rsid w:val="00BD73D8"/>
    <w:rsid w:val="00BE1386"/>
    <w:rsid w:val="00BF4EDA"/>
    <w:rsid w:val="00BF7076"/>
    <w:rsid w:val="00BF71F3"/>
    <w:rsid w:val="00C01DED"/>
    <w:rsid w:val="00C14570"/>
    <w:rsid w:val="00C24D99"/>
    <w:rsid w:val="00C30901"/>
    <w:rsid w:val="00C4441A"/>
    <w:rsid w:val="00C52543"/>
    <w:rsid w:val="00C6619D"/>
    <w:rsid w:val="00C70919"/>
    <w:rsid w:val="00C70B8F"/>
    <w:rsid w:val="00C81796"/>
    <w:rsid w:val="00C84BA9"/>
    <w:rsid w:val="00C9161A"/>
    <w:rsid w:val="00CA2E85"/>
    <w:rsid w:val="00CB055C"/>
    <w:rsid w:val="00CB09FF"/>
    <w:rsid w:val="00CB1E66"/>
    <w:rsid w:val="00CB58EB"/>
    <w:rsid w:val="00CB616C"/>
    <w:rsid w:val="00CC7D0C"/>
    <w:rsid w:val="00CC7FE3"/>
    <w:rsid w:val="00CD6999"/>
    <w:rsid w:val="00CE351F"/>
    <w:rsid w:val="00CE5EB7"/>
    <w:rsid w:val="00CF2CBD"/>
    <w:rsid w:val="00CF4585"/>
    <w:rsid w:val="00D06DC3"/>
    <w:rsid w:val="00D24F74"/>
    <w:rsid w:val="00D40C69"/>
    <w:rsid w:val="00D5064C"/>
    <w:rsid w:val="00D54F9E"/>
    <w:rsid w:val="00D62014"/>
    <w:rsid w:val="00D75129"/>
    <w:rsid w:val="00D81325"/>
    <w:rsid w:val="00D8371E"/>
    <w:rsid w:val="00D837A1"/>
    <w:rsid w:val="00D90344"/>
    <w:rsid w:val="00D953A7"/>
    <w:rsid w:val="00DB03B0"/>
    <w:rsid w:val="00DB360E"/>
    <w:rsid w:val="00DC296E"/>
    <w:rsid w:val="00DC734E"/>
    <w:rsid w:val="00DD4DB6"/>
    <w:rsid w:val="00DF514D"/>
    <w:rsid w:val="00DF6DCF"/>
    <w:rsid w:val="00E22146"/>
    <w:rsid w:val="00E32C47"/>
    <w:rsid w:val="00E348ED"/>
    <w:rsid w:val="00E37442"/>
    <w:rsid w:val="00E47E2B"/>
    <w:rsid w:val="00E57B82"/>
    <w:rsid w:val="00E61023"/>
    <w:rsid w:val="00E67C68"/>
    <w:rsid w:val="00E73CBF"/>
    <w:rsid w:val="00E75283"/>
    <w:rsid w:val="00E767F7"/>
    <w:rsid w:val="00E912B8"/>
    <w:rsid w:val="00E95E53"/>
    <w:rsid w:val="00EB0584"/>
    <w:rsid w:val="00EB6EBA"/>
    <w:rsid w:val="00EB6F56"/>
    <w:rsid w:val="00EC3641"/>
    <w:rsid w:val="00EC5185"/>
    <w:rsid w:val="00ED007A"/>
    <w:rsid w:val="00ED4344"/>
    <w:rsid w:val="00ED4809"/>
    <w:rsid w:val="00EE07C0"/>
    <w:rsid w:val="00EE7EAC"/>
    <w:rsid w:val="00EF4891"/>
    <w:rsid w:val="00F042B1"/>
    <w:rsid w:val="00F07C03"/>
    <w:rsid w:val="00F10368"/>
    <w:rsid w:val="00F114D9"/>
    <w:rsid w:val="00F11867"/>
    <w:rsid w:val="00F16320"/>
    <w:rsid w:val="00F170F0"/>
    <w:rsid w:val="00F21CE0"/>
    <w:rsid w:val="00F227AB"/>
    <w:rsid w:val="00F23324"/>
    <w:rsid w:val="00F24A98"/>
    <w:rsid w:val="00F3199B"/>
    <w:rsid w:val="00F33712"/>
    <w:rsid w:val="00F33C54"/>
    <w:rsid w:val="00F405F7"/>
    <w:rsid w:val="00F419E9"/>
    <w:rsid w:val="00F45661"/>
    <w:rsid w:val="00F51E94"/>
    <w:rsid w:val="00F62AD1"/>
    <w:rsid w:val="00F65247"/>
    <w:rsid w:val="00F65E50"/>
    <w:rsid w:val="00F66D01"/>
    <w:rsid w:val="00F679D2"/>
    <w:rsid w:val="00F77ED5"/>
    <w:rsid w:val="00F84060"/>
    <w:rsid w:val="00F9218B"/>
    <w:rsid w:val="00F957B5"/>
    <w:rsid w:val="00FB0FAC"/>
    <w:rsid w:val="00FC05B3"/>
    <w:rsid w:val="00FC292C"/>
    <w:rsid w:val="00FC3421"/>
    <w:rsid w:val="00FD24F3"/>
    <w:rsid w:val="00FD7BD2"/>
    <w:rsid w:val="00FE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sat.gob.mx/cfd/3"/>
  <w:attachedSchema w:val="http://www.sat.gob.mx/TimbreFiscalDigital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092926"/>
  <w15:docId w15:val="{5C2EC984-A773-481A-BD85-08F61B9F3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semiHidden="1" w:unhideWhenUsed="1"/>
    <w:lsdException w:name="Strong" w:locked="0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rsid w:val="000879BC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6ADC"/>
    <w:pPr>
      <w:spacing w:after="0"/>
      <w:outlineLvl w:val="0"/>
    </w:pPr>
    <w:rPr>
      <w:color w:val="004C9C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6ADC"/>
    <w:pPr>
      <w:spacing w:before="240" w:after="0"/>
      <w:outlineLvl w:val="1"/>
    </w:pPr>
    <w:rPr>
      <w:color w:val="004C9C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6ADC"/>
    <w:pPr>
      <w:spacing w:after="0"/>
      <w:outlineLvl w:val="2"/>
    </w:pPr>
    <w:rPr>
      <w:color w:val="004C9C"/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3922F1"/>
    <w:pPr>
      <w:outlineLvl w:val="3"/>
    </w:pPr>
    <w:rPr>
      <w:i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22F1"/>
    <w:pPr>
      <w:keepNext/>
      <w:keepLines/>
      <w:spacing w:before="40" w:after="0"/>
      <w:outlineLvl w:val="4"/>
    </w:pPr>
    <w:rPr>
      <w:rFonts w:eastAsia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"/>
    <w:semiHidden/>
    <w:rsid w:val="003922F1"/>
    <w:rPr>
      <w:rFonts w:ascii="Calibri" w:eastAsia="Times New Roman" w:hAnsi="Calibri" w:cs="Times New Roman"/>
      <w:b/>
      <w:color w:val="B3B2B2"/>
      <w:sz w:val="24"/>
      <w:szCs w:val="24"/>
    </w:rPr>
  </w:style>
  <w:style w:type="paragraph" w:styleId="Title">
    <w:name w:val="Title"/>
    <w:basedOn w:val="Heading1"/>
    <w:next w:val="Normal"/>
    <w:link w:val="TitleChar"/>
    <w:uiPriority w:val="10"/>
    <w:qFormat/>
    <w:rsid w:val="00EB6EBA"/>
    <w:rPr>
      <w:color w:val="605A59"/>
      <w:sz w:val="56"/>
      <w:szCs w:val="56"/>
    </w:rPr>
  </w:style>
  <w:style w:type="character" w:customStyle="1" w:styleId="Heading1Char">
    <w:name w:val="Heading 1 Char"/>
    <w:link w:val="Heading1"/>
    <w:uiPriority w:val="9"/>
    <w:rsid w:val="00556ADC"/>
    <w:rPr>
      <w:rFonts w:ascii="Calibri" w:hAnsi="Calibri"/>
      <w:color w:val="004C9C"/>
      <w:sz w:val="36"/>
      <w:szCs w:val="32"/>
    </w:rPr>
  </w:style>
  <w:style w:type="character" w:customStyle="1" w:styleId="Heading2Char">
    <w:name w:val="Heading 2 Char"/>
    <w:link w:val="Heading2"/>
    <w:uiPriority w:val="9"/>
    <w:rsid w:val="00556ADC"/>
    <w:rPr>
      <w:rFonts w:ascii="Calibri" w:hAnsi="Calibri"/>
      <w:color w:val="004C9C"/>
      <w:sz w:val="32"/>
      <w:szCs w:val="28"/>
    </w:rPr>
  </w:style>
  <w:style w:type="character" w:customStyle="1" w:styleId="Heading3Char">
    <w:name w:val="Heading 3 Char"/>
    <w:link w:val="Heading3"/>
    <w:uiPriority w:val="9"/>
    <w:rsid w:val="00556ADC"/>
    <w:rPr>
      <w:rFonts w:ascii="Calibri" w:hAnsi="Calibri"/>
      <w:color w:val="004C9C"/>
      <w:sz w:val="28"/>
      <w:szCs w:val="24"/>
    </w:rPr>
  </w:style>
  <w:style w:type="character" w:customStyle="1" w:styleId="Heading4Char">
    <w:name w:val="Heading 4 Char"/>
    <w:link w:val="Heading4"/>
    <w:uiPriority w:val="9"/>
    <w:rsid w:val="003922F1"/>
    <w:rPr>
      <w:rFonts w:ascii="Calibri" w:hAnsi="Calibri"/>
      <w:i/>
      <w:color w:val="004C9C"/>
      <w:sz w:val="24"/>
      <w:szCs w:val="24"/>
    </w:rPr>
  </w:style>
  <w:style w:type="paragraph" w:customStyle="1" w:styleId="Bulletslevel3">
    <w:name w:val="Bullets level 3"/>
    <w:basedOn w:val="Bulletslevel2"/>
    <w:qFormat/>
    <w:rsid w:val="003922F1"/>
    <w:pPr>
      <w:numPr>
        <w:ilvl w:val="2"/>
      </w:numPr>
      <w:contextualSpacing w:val="0"/>
    </w:pPr>
  </w:style>
  <w:style w:type="paragraph" w:customStyle="1" w:styleId="Bulletslevel2">
    <w:name w:val="Bullets level 2"/>
    <w:basedOn w:val="Normal"/>
    <w:qFormat/>
    <w:rsid w:val="004C607B"/>
    <w:pPr>
      <w:numPr>
        <w:ilvl w:val="1"/>
        <w:numId w:val="20"/>
      </w:numPr>
      <w:contextualSpacing/>
    </w:pPr>
  </w:style>
  <w:style w:type="paragraph" w:customStyle="1" w:styleId="Bulletslevel1">
    <w:name w:val="Bullets level 1"/>
    <w:basedOn w:val="Normal"/>
    <w:qFormat/>
    <w:rsid w:val="004C607B"/>
    <w:pPr>
      <w:numPr>
        <w:numId w:val="20"/>
      </w:numPr>
      <w:contextualSpacing/>
    </w:pPr>
  </w:style>
  <w:style w:type="paragraph" w:customStyle="1" w:styleId="TableofContentsTitle">
    <w:name w:val="Table of Contents Title"/>
    <w:basedOn w:val="Heading1"/>
    <w:next w:val="Normal"/>
    <w:qFormat/>
    <w:rsid w:val="00920450"/>
    <w:pPr>
      <w:ind w:left="1134" w:right="1134"/>
      <w:outlineLvl w:val="9"/>
    </w:pPr>
  </w:style>
  <w:style w:type="table" w:styleId="TableGrid">
    <w:name w:val="Table Grid"/>
    <w:basedOn w:val="TableNormal"/>
    <w:uiPriority w:val="39"/>
    <w:locked/>
    <w:rsid w:val="00192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locked/>
    <w:rsid w:val="00192137"/>
    <w:tblPr>
      <w:tblStyleRowBandSize w:val="1"/>
      <w:tblStyleColBandSize w:val="1"/>
      <w:tblBorders>
        <w:top w:val="single" w:sz="4" w:space="0" w:color="AFDEE2"/>
        <w:left w:val="single" w:sz="4" w:space="0" w:color="AFDEE2"/>
        <w:bottom w:val="single" w:sz="4" w:space="0" w:color="AFDEE2"/>
        <w:right w:val="single" w:sz="4" w:space="0" w:color="AFDEE2"/>
        <w:insideH w:val="single" w:sz="4" w:space="0" w:color="AFDEE2"/>
        <w:insideV w:val="single" w:sz="4" w:space="0" w:color="AFDEE2"/>
      </w:tblBorders>
    </w:tblPr>
    <w:tblStylePr w:type="firstRow">
      <w:rPr>
        <w:b/>
        <w:bCs/>
        <w:color w:val="B3B2B2"/>
      </w:rPr>
      <w:tblPr/>
      <w:tcPr>
        <w:tcBorders>
          <w:top w:val="single" w:sz="4" w:space="0" w:color="7BC9D0"/>
          <w:left w:val="single" w:sz="4" w:space="0" w:color="7BC9D0"/>
          <w:bottom w:val="single" w:sz="4" w:space="0" w:color="7BC9D0"/>
          <w:right w:val="single" w:sz="4" w:space="0" w:color="7BC9D0"/>
          <w:insideH w:val="nil"/>
          <w:insideV w:val="nil"/>
        </w:tcBorders>
        <w:shd w:val="clear" w:color="auto" w:fill="7BC9D0"/>
      </w:tcPr>
    </w:tblStylePr>
    <w:tblStylePr w:type="lastRow">
      <w:rPr>
        <w:b/>
        <w:bCs/>
      </w:rPr>
      <w:tblPr/>
      <w:tcPr>
        <w:tcBorders>
          <w:top w:val="double" w:sz="4" w:space="0" w:color="7BC9D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4F5"/>
      </w:tcPr>
    </w:tblStylePr>
    <w:tblStylePr w:type="band1Horz">
      <w:tblPr/>
      <w:tcPr>
        <w:shd w:val="clear" w:color="auto" w:fill="E4F4F5"/>
      </w:tcPr>
    </w:tblStylePr>
  </w:style>
  <w:style w:type="table" w:customStyle="1" w:styleId="GridTable4-Accent61">
    <w:name w:val="Grid Table 4 - Accent 61"/>
    <w:basedOn w:val="TableNormal"/>
    <w:uiPriority w:val="49"/>
    <w:locked/>
    <w:rsid w:val="00192137"/>
    <w:tblPr>
      <w:tblStyleRowBandSize w:val="1"/>
      <w:tblStyleColBandSize w:val="1"/>
      <w:tblBorders>
        <w:top w:val="single" w:sz="4" w:space="0" w:color="E8E8E8"/>
        <w:left w:val="single" w:sz="4" w:space="0" w:color="E8E8E8"/>
        <w:bottom w:val="single" w:sz="4" w:space="0" w:color="E8E8E8"/>
        <w:right w:val="single" w:sz="4" w:space="0" w:color="E8E8E8"/>
        <w:insideH w:val="single" w:sz="4" w:space="0" w:color="E8E8E8"/>
        <w:insideV w:val="single" w:sz="4" w:space="0" w:color="E8E8E8"/>
      </w:tblBorders>
    </w:tblPr>
    <w:tblStylePr w:type="firstRow">
      <w:rPr>
        <w:b/>
        <w:bCs/>
        <w:color w:val="B3B2B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  <w:insideH w:val="nil"/>
          <w:insideV w:val="nil"/>
        </w:tcBorders>
        <w:shd w:val="clear" w:color="auto" w:fill="DADADA"/>
      </w:tcPr>
    </w:tblStylePr>
    <w:tblStylePr w:type="lastRow">
      <w:rPr>
        <w:b/>
        <w:bCs/>
      </w:rPr>
      <w:tblPr/>
      <w:tcPr>
        <w:tcBorders>
          <w:top w:val="double" w:sz="4" w:space="0" w:color="DADAD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7F7"/>
      </w:tcPr>
    </w:tblStylePr>
    <w:tblStylePr w:type="band1Horz">
      <w:tblPr/>
      <w:tcPr>
        <w:shd w:val="clear" w:color="auto" w:fill="F7F7F7"/>
      </w:tcPr>
    </w:tblStylePr>
  </w:style>
  <w:style w:type="table" w:customStyle="1" w:styleId="GridTable2-Accent61">
    <w:name w:val="Grid Table 2 - Accent 61"/>
    <w:aliases w:val="Tungsten table 1"/>
    <w:basedOn w:val="TableNormal"/>
    <w:uiPriority w:val="47"/>
    <w:locked/>
    <w:rsid w:val="00564155"/>
    <w:tblPr>
      <w:tblStyleRowBandSize w:val="1"/>
      <w:tblStyleColBandSize w:val="1"/>
      <w:tblBorders>
        <w:top w:val="single" w:sz="2" w:space="0" w:color="E8E8E8"/>
        <w:bottom w:val="single" w:sz="2" w:space="0" w:color="E8E8E8"/>
        <w:insideH w:val="single" w:sz="2" w:space="0" w:color="E8E8E8"/>
        <w:insideV w:val="single" w:sz="2" w:space="0" w:color="E8E8E8"/>
      </w:tblBorders>
    </w:tblPr>
    <w:tblStylePr w:type="firstRow">
      <w:rPr>
        <w:rFonts w:ascii="Calibri" w:hAnsi="Calibri"/>
        <w:b/>
        <w:bCs/>
        <w:color w:val="FFFFFF"/>
        <w:sz w:val="22"/>
      </w:rPr>
      <w:tblPr/>
      <w:tcPr>
        <w:tcBorders>
          <w:top w:val="nil"/>
          <w:bottom w:val="single" w:sz="12" w:space="0" w:color="E8E8E8"/>
          <w:insideH w:val="nil"/>
          <w:insideV w:val="nil"/>
        </w:tcBorders>
        <w:shd w:val="clear" w:color="auto" w:fill="B3B2B2"/>
      </w:tcPr>
    </w:tblStylePr>
    <w:tblStylePr w:type="lastRow">
      <w:rPr>
        <w:b/>
        <w:bCs/>
      </w:rPr>
      <w:tblPr/>
      <w:tcPr>
        <w:tcBorders>
          <w:top w:val="double" w:sz="2" w:space="0" w:color="E8E8E8"/>
          <w:bottom w:val="nil"/>
          <w:insideH w:val="nil"/>
          <w:insideV w:val="nil"/>
        </w:tcBorders>
        <w:shd w:val="clear" w:color="auto" w:fill="B3B2B2"/>
      </w:tcPr>
    </w:tblStylePr>
    <w:tblStylePr w:type="firstCol">
      <w:rPr>
        <w:rFonts w:ascii="Calibri" w:hAnsi="Calibri"/>
        <w:b w:val="0"/>
        <w:bCs/>
        <w:color w:val="auto"/>
        <w:sz w:val="22"/>
      </w:rPr>
    </w:tblStylePr>
    <w:tblStylePr w:type="lastCol">
      <w:rPr>
        <w:rFonts w:ascii="Calibri" w:hAnsi="Calibri"/>
        <w:b w:val="0"/>
        <w:bCs/>
        <w:color w:val="auto"/>
        <w:sz w:val="22"/>
      </w:rPr>
    </w:tblStylePr>
    <w:tblStylePr w:type="band1Vert">
      <w:tblPr/>
      <w:tcPr>
        <w:shd w:val="clear" w:color="auto" w:fill="F7F7F7"/>
      </w:tcPr>
    </w:tblStylePr>
    <w:tblStylePr w:type="band1Horz">
      <w:tblPr/>
      <w:tcPr>
        <w:shd w:val="clear" w:color="auto" w:fill="F7F7F7"/>
      </w:tcPr>
    </w:tblStylePr>
  </w:style>
  <w:style w:type="table" w:customStyle="1" w:styleId="GridTable7Colorful-Accent61">
    <w:name w:val="Grid Table 7 Colorful - Accent 61"/>
    <w:basedOn w:val="TableNormal"/>
    <w:uiPriority w:val="52"/>
    <w:locked/>
    <w:rsid w:val="00B45889"/>
    <w:rPr>
      <w:color w:val="A3A3A3"/>
    </w:rPr>
    <w:tblPr>
      <w:tblStyleRowBandSize w:val="1"/>
      <w:tblStyleColBandSize w:val="1"/>
      <w:tblBorders>
        <w:top w:val="single" w:sz="4" w:space="0" w:color="E8E8E8"/>
        <w:left w:val="single" w:sz="4" w:space="0" w:color="E8E8E8"/>
        <w:bottom w:val="single" w:sz="4" w:space="0" w:color="E8E8E8"/>
        <w:right w:val="single" w:sz="4" w:space="0" w:color="E8E8E8"/>
        <w:insideH w:val="single" w:sz="4" w:space="0" w:color="E8E8E8"/>
        <w:insideV w:val="single" w:sz="4" w:space="0" w:color="E8E8E8"/>
      </w:tblBorders>
    </w:tblPr>
    <w:tblStylePr w:type="firstRow">
      <w:rPr>
        <w:rFonts w:ascii="Calibri" w:hAnsi="Calibri"/>
        <w:b/>
        <w:bCs/>
        <w:color w:val="FFFFFF"/>
        <w:sz w:val="22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B3B2B2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B3B2B2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B3B2B2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B3B2B2"/>
      </w:tcPr>
    </w:tblStylePr>
    <w:tblStylePr w:type="band1Vert">
      <w:tblPr/>
      <w:tcPr>
        <w:shd w:val="clear" w:color="auto" w:fill="F7F7F7"/>
      </w:tcPr>
    </w:tblStylePr>
    <w:tblStylePr w:type="band1Horz">
      <w:tblPr/>
      <w:tcPr>
        <w:shd w:val="clear" w:color="auto" w:fill="F7F7F7"/>
      </w:tcPr>
    </w:tblStylePr>
    <w:tblStylePr w:type="neCell">
      <w:tblPr/>
      <w:tcPr>
        <w:tcBorders>
          <w:bottom w:val="single" w:sz="4" w:space="0" w:color="E8E8E8"/>
        </w:tcBorders>
      </w:tcPr>
    </w:tblStylePr>
    <w:tblStylePr w:type="nwCell">
      <w:tblPr/>
      <w:tcPr>
        <w:tcBorders>
          <w:bottom w:val="single" w:sz="4" w:space="0" w:color="E8E8E8"/>
        </w:tcBorders>
      </w:tcPr>
    </w:tblStylePr>
    <w:tblStylePr w:type="seCell">
      <w:tblPr/>
      <w:tcPr>
        <w:tcBorders>
          <w:top w:val="single" w:sz="4" w:space="0" w:color="E8E8E8"/>
        </w:tcBorders>
      </w:tcPr>
    </w:tblStylePr>
    <w:tblStylePr w:type="swCell">
      <w:tblPr/>
      <w:tcPr>
        <w:tcBorders>
          <w:top w:val="single" w:sz="4" w:space="0" w:color="E8E8E8"/>
        </w:tcBorders>
      </w:tcPr>
    </w:tblStylePr>
  </w:style>
  <w:style w:type="character" w:customStyle="1" w:styleId="TitleChar">
    <w:name w:val="Title Char"/>
    <w:link w:val="Title"/>
    <w:uiPriority w:val="10"/>
    <w:rsid w:val="00EB6EBA"/>
    <w:rPr>
      <w:rFonts w:ascii="Calibri" w:hAnsi="Calibri"/>
      <w:color w:val="605A59"/>
      <w:sz w:val="56"/>
      <w:szCs w:val="56"/>
    </w:rPr>
  </w:style>
  <w:style w:type="table" w:customStyle="1" w:styleId="ListTable2-Accent61">
    <w:name w:val="List Table 2 - Accent 61"/>
    <w:basedOn w:val="TableNormal"/>
    <w:uiPriority w:val="47"/>
    <w:locked/>
    <w:rsid w:val="00B45889"/>
    <w:tblPr>
      <w:tblStyleRowBandSize w:val="1"/>
      <w:tblStyleColBandSize w:val="1"/>
      <w:tblBorders>
        <w:top w:val="single" w:sz="4" w:space="0" w:color="E8E8E8"/>
        <w:bottom w:val="single" w:sz="4" w:space="0" w:color="E8E8E8"/>
        <w:insideH w:val="single" w:sz="4" w:space="0" w:color="E8E8E8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7F7"/>
      </w:tcPr>
    </w:tblStylePr>
    <w:tblStylePr w:type="band1Horz">
      <w:tblPr/>
      <w:tcPr>
        <w:shd w:val="clear" w:color="auto" w:fill="F7F7F7"/>
      </w:tcPr>
    </w:tblStylePr>
  </w:style>
  <w:style w:type="paragraph" w:styleId="Footer">
    <w:name w:val="footer"/>
    <w:basedOn w:val="Normal"/>
    <w:link w:val="FooterChar"/>
    <w:uiPriority w:val="99"/>
    <w:unhideWhenUsed/>
    <w:qFormat/>
    <w:rsid w:val="00CF4585"/>
    <w:pPr>
      <w:tabs>
        <w:tab w:val="center" w:pos="4513"/>
        <w:tab w:val="right" w:pos="9026"/>
      </w:tabs>
      <w:spacing w:after="0" w:line="240" w:lineRule="auto"/>
      <w:ind w:left="709" w:right="-710"/>
      <w:jc w:val="right"/>
    </w:pPr>
    <w:rPr>
      <w:sz w:val="16"/>
      <w:szCs w:val="16"/>
    </w:rPr>
  </w:style>
  <w:style w:type="character" w:customStyle="1" w:styleId="FooterChar">
    <w:name w:val="Footer Char"/>
    <w:link w:val="Footer"/>
    <w:uiPriority w:val="99"/>
    <w:rsid w:val="00CF4585"/>
    <w:rPr>
      <w:rFonts w:ascii="Calibri" w:hAnsi="Calibri"/>
      <w:color w:val="878787"/>
      <w:sz w:val="16"/>
      <w:szCs w:val="16"/>
    </w:rPr>
  </w:style>
  <w:style w:type="paragraph" w:customStyle="1" w:styleId="Numberedheading1">
    <w:name w:val="Numbered heading 1"/>
    <w:basedOn w:val="Heading1"/>
    <w:next w:val="Normal"/>
    <w:qFormat/>
    <w:rsid w:val="001A68F6"/>
    <w:pPr>
      <w:keepNext/>
      <w:numPr>
        <w:numId w:val="22"/>
      </w:numPr>
    </w:pPr>
  </w:style>
  <w:style w:type="character" w:styleId="Hyperlink">
    <w:name w:val="Hyperlink"/>
    <w:uiPriority w:val="99"/>
    <w:unhideWhenUsed/>
    <w:qFormat/>
    <w:rsid w:val="00485A11"/>
    <w:rPr>
      <w:color w:val="009BA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969AD"/>
    <w:pPr>
      <w:tabs>
        <w:tab w:val="left" w:pos="1576"/>
        <w:tab w:val="right" w:leader="dot" w:pos="9628"/>
      </w:tabs>
      <w:spacing w:after="100"/>
      <w:ind w:left="1134" w:right="2268"/>
    </w:pPr>
    <w:rPr>
      <w:rFonts w:ascii="Arial" w:hAnsi="Arial" w:cs="Arial"/>
      <w:b/>
      <w:bCs/>
      <w:noProof/>
      <w:color w:val="000000" w:themeColor="text1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969AD"/>
    <w:pPr>
      <w:spacing w:after="100"/>
      <w:ind w:left="216" w:right="1134"/>
    </w:pPr>
    <w:rPr>
      <w:rFonts w:ascii="Arial" w:hAnsi="Arial" w:cs="Arial"/>
      <w:b/>
      <w:color w:val="000000" w:themeColor="text1"/>
    </w:rPr>
  </w:style>
  <w:style w:type="paragraph" w:styleId="FootnoteText">
    <w:name w:val="footnote text"/>
    <w:basedOn w:val="Normal"/>
    <w:link w:val="FootnoteTextChar"/>
    <w:autoRedefine/>
    <w:rsid w:val="00A243F1"/>
    <w:pPr>
      <w:spacing w:after="0" w:line="240" w:lineRule="auto"/>
    </w:pPr>
    <w:rPr>
      <w:rFonts w:eastAsia="Times New Roman"/>
      <w:sz w:val="18"/>
      <w:szCs w:val="18"/>
      <w:lang w:val="en-US"/>
    </w:rPr>
  </w:style>
  <w:style w:type="character" w:customStyle="1" w:styleId="FootnoteTextChar">
    <w:name w:val="Footnote Text Char"/>
    <w:link w:val="FootnoteText"/>
    <w:rsid w:val="00A243F1"/>
    <w:rPr>
      <w:rFonts w:eastAsia="Times New Roman" w:cs="Times New Roman"/>
      <w:color w:val="B3B2B2"/>
      <w:sz w:val="18"/>
      <w:szCs w:val="18"/>
      <w:lang w:val="en-US"/>
    </w:rPr>
  </w:style>
  <w:style w:type="character" w:styleId="FootnoteReference">
    <w:name w:val="footnote reference"/>
    <w:rsid w:val="000917F7"/>
    <w:rPr>
      <w:vertAlign w:val="superscript"/>
    </w:rPr>
  </w:style>
  <w:style w:type="paragraph" w:customStyle="1" w:styleId="Numberedheading2">
    <w:name w:val="Numbered heading 2"/>
    <w:basedOn w:val="Numberedheading1"/>
    <w:qFormat/>
    <w:rsid w:val="001A68F6"/>
    <w:pPr>
      <w:numPr>
        <w:ilvl w:val="1"/>
      </w:numPr>
    </w:pPr>
    <w:rPr>
      <w:sz w:val="32"/>
    </w:rPr>
  </w:style>
  <w:style w:type="paragraph" w:styleId="ListParagraph">
    <w:name w:val="List Paragraph"/>
    <w:basedOn w:val="Normal"/>
    <w:uiPriority w:val="99"/>
    <w:qFormat/>
    <w:locked/>
    <w:rsid w:val="000B4A8F"/>
    <w:pPr>
      <w:ind w:left="720"/>
      <w:contextualSpacing/>
    </w:pPr>
  </w:style>
  <w:style w:type="paragraph" w:customStyle="1" w:styleId="Numberedheading3">
    <w:name w:val="Numbered heading 3"/>
    <w:basedOn w:val="Numberedheading1"/>
    <w:qFormat/>
    <w:rsid w:val="001A68F6"/>
    <w:pPr>
      <w:numPr>
        <w:ilvl w:val="2"/>
      </w:numPr>
    </w:pPr>
    <w:rPr>
      <w:sz w:val="28"/>
      <w:szCs w:val="28"/>
    </w:rPr>
  </w:style>
  <w:style w:type="paragraph" w:customStyle="1" w:styleId="Tableheading">
    <w:name w:val="Table heading"/>
    <w:basedOn w:val="Normal"/>
    <w:qFormat/>
    <w:rsid w:val="008F3712"/>
    <w:pPr>
      <w:spacing w:line="240" w:lineRule="auto"/>
    </w:pPr>
    <w:rPr>
      <w:color w:val="FFFFFF"/>
    </w:rPr>
  </w:style>
  <w:style w:type="paragraph" w:customStyle="1" w:styleId="Tablebody">
    <w:name w:val="Table body"/>
    <w:basedOn w:val="Normal"/>
    <w:locked/>
    <w:rsid w:val="00E32C47"/>
    <w:pPr>
      <w:spacing w:after="0" w:line="240" w:lineRule="auto"/>
    </w:pPr>
    <w:rPr>
      <w:rFonts w:ascii="Arial" w:eastAsia="Times New Roman" w:hAnsi="Arial"/>
      <w:color w:val="003274"/>
      <w:sz w:val="20"/>
      <w:szCs w:val="20"/>
      <w:lang w:val="es-ES"/>
    </w:rPr>
  </w:style>
  <w:style w:type="paragraph" w:customStyle="1" w:styleId="Tabletext">
    <w:name w:val="Table text"/>
    <w:basedOn w:val="Normal"/>
    <w:qFormat/>
    <w:rsid w:val="00564155"/>
    <w:pPr>
      <w:spacing w:line="240" w:lineRule="auto"/>
    </w:pPr>
    <w:rPr>
      <w:bCs/>
      <w:sz w:val="20"/>
    </w:rPr>
  </w:style>
  <w:style w:type="table" w:customStyle="1" w:styleId="GridTable41">
    <w:name w:val="Grid Table 41"/>
    <w:basedOn w:val="TableNormal"/>
    <w:uiPriority w:val="49"/>
    <w:locked/>
    <w:rsid w:val="00564155"/>
    <w:tblPr>
      <w:tblStyleRowBandSize w:val="1"/>
      <w:tblStyleColBandSize w:val="1"/>
      <w:tblBorders>
        <w:top w:val="single" w:sz="4" w:space="0" w:color="2A91FF"/>
        <w:left w:val="single" w:sz="4" w:space="0" w:color="2A91FF"/>
        <w:bottom w:val="single" w:sz="4" w:space="0" w:color="2A91FF"/>
        <w:right w:val="single" w:sz="4" w:space="0" w:color="2A91FF"/>
        <w:insideH w:val="single" w:sz="4" w:space="0" w:color="2A91FF"/>
        <w:insideV w:val="single" w:sz="4" w:space="0" w:color="2A91FF"/>
      </w:tblBorders>
    </w:tblPr>
    <w:tblStylePr w:type="firstRow">
      <w:rPr>
        <w:b/>
        <w:bCs/>
        <w:color w:val="B3B2B2"/>
      </w:rPr>
      <w:tblPr/>
      <w:tcPr>
        <w:tcBorders>
          <w:top w:val="single" w:sz="4" w:space="0" w:color="004C9C"/>
          <w:left w:val="single" w:sz="4" w:space="0" w:color="004C9C"/>
          <w:bottom w:val="single" w:sz="4" w:space="0" w:color="004C9C"/>
          <w:right w:val="single" w:sz="4" w:space="0" w:color="004C9C"/>
          <w:insideH w:val="nil"/>
          <w:insideV w:val="nil"/>
        </w:tcBorders>
        <w:shd w:val="clear" w:color="auto" w:fill="004C9C"/>
      </w:tcPr>
    </w:tblStylePr>
    <w:tblStylePr w:type="lastRow">
      <w:rPr>
        <w:b/>
        <w:bCs/>
      </w:rPr>
      <w:tblPr/>
      <w:tcPr>
        <w:tcBorders>
          <w:top w:val="double" w:sz="4" w:space="0" w:color="004C9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AFF"/>
      </w:tcPr>
    </w:tblStylePr>
    <w:tblStylePr w:type="band1Horz">
      <w:tblPr/>
      <w:tcPr>
        <w:shd w:val="clear" w:color="auto" w:fill="B8DAFF"/>
      </w:tcPr>
    </w:tblStylePr>
  </w:style>
  <w:style w:type="table" w:customStyle="1" w:styleId="GridTable4-Accent11">
    <w:name w:val="Grid Table 4 - Accent 11"/>
    <w:aliases w:val="Tungsten Default,Tungsten 1"/>
    <w:basedOn w:val="TableNormal"/>
    <w:uiPriority w:val="49"/>
    <w:rsid w:val="00F23324"/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rFonts w:ascii="Calibri" w:hAnsi="Calibri"/>
        <w:b/>
        <w:bCs/>
        <w:color w:val="FFFFFF"/>
        <w:sz w:val="20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bleheader">
    <w:name w:val="Table header"/>
    <w:basedOn w:val="Normal"/>
    <w:locked/>
    <w:rsid w:val="00E32C47"/>
    <w:pPr>
      <w:spacing w:beforeLines="60" w:afterLines="20" w:line="240" w:lineRule="auto"/>
    </w:pPr>
    <w:rPr>
      <w:rFonts w:ascii="Arial" w:eastAsia="Times New Roman" w:hAnsi="Arial"/>
      <w:b/>
      <w:color w:val="003274"/>
      <w:sz w:val="20"/>
      <w:szCs w:val="20"/>
      <w:lang w:val="es-ES"/>
    </w:rPr>
  </w:style>
  <w:style w:type="table" w:customStyle="1" w:styleId="ListTable2-Accent11">
    <w:name w:val="List Table 2 - Accent 11"/>
    <w:aliases w:val="Tungsten 4,Tungsten 2"/>
    <w:basedOn w:val="TableNormal"/>
    <w:uiPriority w:val="47"/>
    <w:rsid w:val="00F23324"/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  <w:tblPr/>
      <w:tcPr>
        <w:shd w:val="clear" w:color="auto" w:fill="DBE5F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2Horz">
      <w:tblPr/>
      <w:tcPr>
        <w:shd w:val="clear" w:color="auto" w:fill="DBE5F1"/>
      </w:tcPr>
    </w:tblStylePr>
  </w:style>
  <w:style w:type="paragraph" w:customStyle="1" w:styleId="Numberedbulletslevel1">
    <w:name w:val="Numbered bullets level 1"/>
    <w:basedOn w:val="Bulletslevel1"/>
    <w:qFormat/>
    <w:rsid w:val="0000421E"/>
    <w:pPr>
      <w:numPr>
        <w:numId w:val="15"/>
      </w:numPr>
      <w:ind w:left="924" w:hanging="357"/>
      <w:contextualSpacing w:val="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E912B8"/>
    <w:pPr>
      <w:spacing w:after="100"/>
      <w:ind w:right="1134"/>
    </w:pPr>
    <w:rPr>
      <w:i/>
    </w:rPr>
  </w:style>
  <w:style w:type="paragraph" w:customStyle="1" w:styleId="Imagetitle">
    <w:name w:val="Image title"/>
    <w:basedOn w:val="Normal"/>
    <w:qFormat/>
    <w:rsid w:val="00556ADC"/>
    <w:pPr>
      <w:keepNext/>
      <w:spacing w:after="0"/>
      <w:outlineLvl w:val="0"/>
    </w:pPr>
    <w:rPr>
      <w:b/>
    </w:rPr>
  </w:style>
  <w:style w:type="paragraph" w:customStyle="1" w:styleId="TabledirectoryImageindextitle">
    <w:name w:val="Table directory / Image index title"/>
    <w:basedOn w:val="TableofContentsTitle"/>
    <w:next w:val="Normal"/>
    <w:qFormat/>
    <w:rsid w:val="00920450"/>
    <w:pPr>
      <w:keepNext/>
      <w:spacing w:before="360"/>
    </w:pPr>
  </w:style>
  <w:style w:type="paragraph" w:customStyle="1" w:styleId="Tabletitle">
    <w:name w:val="Table title"/>
    <w:basedOn w:val="Imagetitle"/>
    <w:qFormat/>
    <w:rsid w:val="00920450"/>
  </w:style>
  <w:style w:type="character" w:styleId="Strong">
    <w:name w:val="Strong"/>
    <w:aliases w:val="Bold"/>
    <w:qFormat/>
    <w:rsid w:val="00E95E53"/>
    <w:rPr>
      <w:b/>
    </w:rPr>
  </w:style>
  <w:style w:type="character" w:styleId="Emphasis">
    <w:name w:val="Emphasis"/>
    <w:aliases w:val="Italic"/>
    <w:uiPriority w:val="20"/>
    <w:qFormat/>
    <w:rsid w:val="0093776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2A76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2A76C2"/>
    <w:rPr>
      <w:rFonts w:ascii="Calibri" w:hAnsi="Calibri"/>
      <w:color w:val="878787"/>
      <w:szCs w:val="24"/>
    </w:rPr>
  </w:style>
  <w:style w:type="paragraph" w:customStyle="1" w:styleId="Letteraddress">
    <w:name w:val="Letter address"/>
    <w:basedOn w:val="Normal"/>
    <w:next w:val="Normal"/>
    <w:qFormat/>
    <w:rsid w:val="002A76C2"/>
    <w:pPr>
      <w:spacing w:after="0"/>
    </w:pPr>
  </w:style>
  <w:style w:type="numbering" w:customStyle="1" w:styleId="Tungstenbulletslist">
    <w:name w:val="Tungsten bullets list"/>
    <w:uiPriority w:val="99"/>
    <w:rsid w:val="001A68F6"/>
    <w:pPr>
      <w:numPr>
        <w:numId w:val="20"/>
      </w:numPr>
    </w:pPr>
  </w:style>
  <w:style w:type="numbering" w:customStyle="1" w:styleId="Tungstennumberedheadingslist">
    <w:name w:val="Tungsten numbered headings list"/>
    <w:uiPriority w:val="99"/>
    <w:rsid w:val="001A68F6"/>
    <w:pPr>
      <w:numPr>
        <w:numId w:val="21"/>
      </w:numPr>
    </w:pPr>
  </w:style>
  <w:style w:type="paragraph" w:customStyle="1" w:styleId="Numberedheading4">
    <w:name w:val="Numbered heading 4"/>
    <w:basedOn w:val="Numberedheading1"/>
    <w:next w:val="Normal"/>
    <w:qFormat/>
    <w:rsid w:val="001A68F6"/>
    <w:pPr>
      <w:numPr>
        <w:ilvl w:val="3"/>
      </w:numPr>
    </w:pPr>
    <w:rPr>
      <w:sz w:val="24"/>
      <w:szCs w:val="24"/>
    </w:rPr>
  </w:style>
  <w:style w:type="paragraph" w:customStyle="1" w:styleId="CoverSubtitle">
    <w:name w:val="Cover Subtitle"/>
    <w:basedOn w:val="CoverTitle"/>
    <w:next w:val="CoverAuthor"/>
    <w:uiPriority w:val="99"/>
    <w:rsid w:val="000879BC"/>
    <w:pPr>
      <w:pBdr>
        <w:top w:val="single" w:sz="6" w:space="24" w:color="000000"/>
      </w:pBdr>
      <w:spacing w:before="0" w:after="0" w:line="480" w:lineRule="atLeast"/>
      <w:ind w:firstLine="0"/>
    </w:pPr>
    <w:rPr>
      <w:spacing w:val="-30"/>
      <w:sz w:val="48"/>
    </w:rPr>
  </w:style>
  <w:style w:type="paragraph" w:customStyle="1" w:styleId="CoverTitle">
    <w:name w:val="Cover Title"/>
    <w:basedOn w:val="Normal"/>
    <w:next w:val="CoverSubtitle"/>
    <w:uiPriority w:val="99"/>
    <w:rsid w:val="000879BC"/>
    <w:pPr>
      <w:keepNext/>
      <w:keepLines/>
      <w:pBdr>
        <w:top w:val="single" w:sz="48" w:space="31" w:color="000000"/>
      </w:pBdr>
      <w:tabs>
        <w:tab w:val="left" w:pos="2835"/>
      </w:tabs>
      <w:spacing w:before="240" w:after="500" w:line="640" w:lineRule="exact"/>
      <w:ind w:left="11" w:hanging="11"/>
    </w:pPr>
    <w:rPr>
      <w:rFonts w:ascii="Arial" w:eastAsia="Times New Roman" w:hAnsi="Arial"/>
      <w:b/>
      <w:spacing w:val="-20"/>
      <w:kern w:val="3"/>
      <w:sz w:val="64"/>
      <w:szCs w:val="20"/>
      <w:lang w:val="en-US"/>
    </w:rPr>
  </w:style>
  <w:style w:type="paragraph" w:customStyle="1" w:styleId="CoverAuthor">
    <w:name w:val="Cover Author"/>
    <w:basedOn w:val="Normal"/>
    <w:uiPriority w:val="99"/>
    <w:rsid w:val="000879BC"/>
    <w:pPr>
      <w:spacing w:after="0" w:line="240" w:lineRule="atLeast"/>
    </w:pPr>
    <w:rPr>
      <w:rFonts w:ascii="Arial" w:eastAsia="Times New Roman" w:hAnsi="Arial"/>
      <w:spacing w:val="-5"/>
      <w:sz w:val="28"/>
      <w:szCs w:val="20"/>
      <w:lang w:val="en-US"/>
    </w:rPr>
  </w:style>
  <w:style w:type="paragraph" w:customStyle="1" w:styleId="Status">
    <w:name w:val="Status"/>
    <w:basedOn w:val="Normal"/>
    <w:uiPriority w:val="99"/>
    <w:rsid w:val="000879BC"/>
    <w:pPr>
      <w:spacing w:after="240" w:line="240" w:lineRule="atLeast"/>
      <w:ind w:firstLine="454"/>
      <w:jc w:val="both"/>
    </w:pPr>
    <w:rPr>
      <w:rFonts w:ascii="Arial" w:eastAsia="Times New Roman" w:hAnsi="Arial"/>
      <w:spacing w:val="-5"/>
      <w:sz w:val="24"/>
      <w:szCs w:val="20"/>
      <w:lang w:val="en-US"/>
    </w:rPr>
  </w:style>
  <w:style w:type="character" w:customStyle="1" w:styleId="DFN">
    <w:name w:val="DFN"/>
    <w:rsid w:val="000879BC"/>
    <w:rPr>
      <w:b/>
      <w:bCs w:val="0"/>
    </w:rPr>
  </w:style>
  <w:style w:type="paragraph" w:customStyle="1" w:styleId="Explicacion">
    <w:name w:val="Explicacion"/>
    <w:basedOn w:val="Normal"/>
    <w:uiPriority w:val="99"/>
    <w:rsid w:val="000879BC"/>
    <w:pPr>
      <w:spacing w:after="0" w:line="240" w:lineRule="auto"/>
    </w:pPr>
    <w:rPr>
      <w:rFonts w:ascii="Arial" w:eastAsia="Times New Roman" w:hAnsi="Arial"/>
      <w:bCs/>
      <w:i/>
      <w:color w:val="000000"/>
      <w:sz w:val="18"/>
      <w:szCs w:val="20"/>
      <w:lang w:val="es-MX" w:eastAsia="ar-SA"/>
    </w:rPr>
  </w:style>
  <w:style w:type="paragraph" w:styleId="NormalWeb">
    <w:name w:val="Normal (Web)"/>
    <w:basedOn w:val="Normal"/>
    <w:uiPriority w:val="99"/>
    <w:rsid w:val="000879BC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694765"/>
    <w:rPr>
      <w:color w:val="800080"/>
      <w:u w:val="single"/>
    </w:rPr>
  </w:style>
  <w:style w:type="paragraph" w:customStyle="1" w:styleId="xl77">
    <w:name w:val="xl77"/>
    <w:basedOn w:val="Normal"/>
    <w:rsid w:val="00694765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8">
    <w:name w:val="xl78"/>
    <w:basedOn w:val="Normal"/>
    <w:rsid w:val="00694765"/>
    <w:pPr>
      <w:pBdr>
        <w:top w:val="single" w:sz="8" w:space="0" w:color="auto"/>
        <w:right w:val="single" w:sz="8" w:space="0" w:color="auto"/>
      </w:pBdr>
      <w:shd w:val="clear" w:color="000000" w:fill="C5D9F1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u w:val="single"/>
      <w:lang w:eastAsia="en-GB"/>
    </w:rPr>
  </w:style>
  <w:style w:type="paragraph" w:customStyle="1" w:styleId="xl79">
    <w:name w:val="xl79"/>
    <w:basedOn w:val="Normal"/>
    <w:rsid w:val="00694765"/>
    <w:pPr>
      <w:pBdr>
        <w:top w:val="single" w:sz="8" w:space="0" w:color="auto"/>
        <w:right w:val="single" w:sz="8" w:space="0" w:color="auto"/>
      </w:pBdr>
      <w:shd w:val="clear" w:color="000000" w:fill="C5D9F1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u w:val="single"/>
      <w:lang w:eastAsia="en-GB"/>
    </w:rPr>
  </w:style>
  <w:style w:type="paragraph" w:customStyle="1" w:styleId="xl80">
    <w:name w:val="xl80"/>
    <w:basedOn w:val="Normal"/>
    <w:rsid w:val="00694765"/>
    <w:pPr>
      <w:pBdr>
        <w:top w:val="single" w:sz="8" w:space="0" w:color="auto"/>
      </w:pBdr>
      <w:shd w:val="clear" w:color="000000" w:fill="C5D9F1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u w:val="single"/>
      <w:lang w:eastAsia="en-GB"/>
    </w:rPr>
  </w:style>
  <w:style w:type="paragraph" w:customStyle="1" w:styleId="xl81">
    <w:name w:val="xl81"/>
    <w:basedOn w:val="Normal"/>
    <w:rsid w:val="00694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6"/>
      <w:szCs w:val="16"/>
      <w:lang w:eastAsia="en-GB"/>
    </w:rPr>
  </w:style>
  <w:style w:type="paragraph" w:customStyle="1" w:styleId="xl82">
    <w:name w:val="xl82"/>
    <w:basedOn w:val="Normal"/>
    <w:rsid w:val="00694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6"/>
      <w:szCs w:val="16"/>
      <w:lang w:eastAsia="en-GB"/>
    </w:rPr>
  </w:style>
  <w:style w:type="paragraph" w:customStyle="1" w:styleId="xl83">
    <w:name w:val="xl83"/>
    <w:basedOn w:val="Normal"/>
    <w:rsid w:val="00694765"/>
    <w:pPr>
      <w:pBdr>
        <w:left w:val="single" w:sz="8" w:space="0" w:color="auto"/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6"/>
      <w:szCs w:val="16"/>
      <w:lang w:eastAsia="en-GB"/>
    </w:rPr>
  </w:style>
  <w:style w:type="paragraph" w:customStyle="1" w:styleId="xl84">
    <w:name w:val="xl84"/>
    <w:basedOn w:val="Normal"/>
    <w:rsid w:val="00694765"/>
    <w:pPr>
      <w:pBdr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6"/>
      <w:szCs w:val="16"/>
      <w:lang w:eastAsia="en-GB"/>
    </w:rPr>
  </w:style>
  <w:style w:type="paragraph" w:customStyle="1" w:styleId="xl85">
    <w:name w:val="xl85"/>
    <w:basedOn w:val="Normal"/>
    <w:rsid w:val="00694765"/>
    <w:pPr>
      <w:pBdr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6"/>
      <w:szCs w:val="16"/>
      <w:lang w:eastAsia="en-GB"/>
    </w:rPr>
  </w:style>
  <w:style w:type="paragraph" w:customStyle="1" w:styleId="xl86">
    <w:name w:val="xl86"/>
    <w:basedOn w:val="Normal"/>
    <w:rsid w:val="00694765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87">
    <w:name w:val="xl87"/>
    <w:basedOn w:val="Normal"/>
    <w:rsid w:val="00694765"/>
    <w:pPr>
      <w:pBdr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88">
    <w:name w:val="xl88"/>
    <w:basedOn w:val="Normal"/>
    <w:rsid w:val="00694765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694765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90">
    <w:name w:val="xl90"/>
    <w:basedOn w:val="Normal"/>
    <w:rsid w:val="00694765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91">
    <w:name w:val="xl91"/>
    <w:basedOn w:val="Normal"/>
    <w:rsid w:val="00694765"/>
    <w:pPr>
      <w:pBdr>
        <w:bottom w:val="single" w:sz="8" w:space="0" w:color="auto"/>
      </w:pBdr>
      <w:shd w:val="clear" w:color="000000" w:fill="FFFF00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92">
    <w:name w:val="xl92"/>
    <w:basedOn w:val="Normal"/>
    <w:rsid w:val="00694765"/>
    <w:pPr>
      <w:pBdr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93">
    <w:name w:val="xl93"/>
    <w:basedOn w:val="Normal"/>
    <w:rsid w:val="00694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94">
    <w:name w:val="xl94"/>
    <w:basedOn w:val="Normal"/>
    <w:rsid w:val="00694765"/>
    <w:pPr>
      <w:pBdr>
        <w:left w:val="single" w:sz="8" w:space="0" w:color="auto"/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95">
    <w:name w:val="xl95"/>
    <w:basedOn w:val="Normal"/>
    <w:rsid w:val="00694765"/>
    <w:pPr>
      <w:pBdr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96">
    <w:name w:val="xl96"/>
    <w:basedOn w:val="Normal"/>
    <w:rsid w:val="00694765"/>
    <w:pPr>
      <w:pBdr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97">
    <w:name w:val="xl97"/>
    <w:basedOn w:val="Normal"/>
    <w:rsid w:val="00694765"/>
    <w:pPr>
      <w:pBdr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98">
    <w:name w:val="xl98"/>
    <w:basedOn w:val="Normal"/>
    <w:rsid w:val="00694765"/>
    <w:pPr>
      <w:pBdr>
        <w:lef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99">
    <w:name w:val="xl99"/>
    <w:basedOn w:val="Normal"/>
    <w:rsid w:val="0069476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00">
    <w:name w:val="xl100"/>
    <w:basedOn w:val="Normal"/>
    <w:rsid w:val="00694765"/>
    <w:pPr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01">
    <w:name w:val="xl101"/>
    <w:basedOn w:val="Normal"/>
    <w:rsid w:val="00694765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02">
    <w:name w:val="xl102"/>
    <w:basedOn w:val="Normal"/>
    <w:rsid w:val="00694765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03">
    <w:name w:val="xl103"/>
    <w:basedOn w:val="Normal"/>
    <w:rsid w:val="00694765"/>
    <w:pPr>
      <w:pBdr>
        <w:bottom w:val="single" w:sz="8" w:space="0" w:color="auto"/>
        <w:right w:val="single" w:sz="8" w:space="0" w:color="auto"/>
      </w:pBdr>
      <w:shd w:val="clear" w:color="000000" w:fill="FFFF00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04">
    <w:name w:val="xl104"/>
    <w:basedOn w:val="Normal"/>
    <w:rsid w:val="00694765"/>
    <w:pPr>
      <w:pBdr>
        <w:left w:val="single" w:sz="8" w:space="0" w:color="auto"/>
        <w:bottom w:val="single" w:sz="8" w:space="0" w:color="auto"/>
      </w:pBdr>
      <w:shd w:val="clear" w:color="000000" w:fill="FFFF00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05">
    <w:name w:val="xl105"/>
    <w:basedOn w:val="Normal"/>
    <w:rsid w:val="00694765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06">
    <w:name w:val="xl106"/>
    <w:basedOn w:val="Normal"/>
    <w:rsid w:val="0069476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5D9F1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u w:val="single"/>
      <w:lang w:eastAsia="en-GB"/>
    </w:rPr>
  </w:style>
  <w:style w:type="paragraph" w:customStyle="1" w:styleId="xl107">
    <w:name w:val="xl107"/>
    <w:basedOn w:val="Normal"/>
    <w:rsid w:val="00694765"/>
    <w:pPr>
      <w:pBdr>
        <w:top w:val="single" w:sz="8" w:space="0" w:color="auto"/>
        <w:bottom w:val="single" w:sz="8" w:space="0" w:color="auto"/>
      </w:pBdr>
      <w:shd w:val="clear" w:color="000000" w:fill="C5D9F1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u w:val="single"/>
      <w:lang w:eastAsia="en-GB"/>
    </w:rPr>
  </w:style>
  <w:style w:type="paragraph" w:customStyle="1" w:styleId="xl108">
    <w:name w:val="xl108"/>
    <w:basedOn w:val="Normal"/>
    <w:rsid w:val="00694765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C5D9F1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u w:val="single"/>
      <w:lang w:eastAsia="en-GB"/>
    </w:rPr>
  </w:style>
  <w:style w:type="paragraph" w:customStyle="1" w:styleId="xl109">
    <w:name w:val="xl109"/>
    <w:basedOn w:val="Normal"/>
    <w:rsid w:val="0069476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6"/>
      <w:szCs w:val="16"/>
      <w:lang w:eastAsia="en-GB"/>
    </w:rPr>
  </w:style>
  <w:style w:type="paragraph" w:customStyle="1" w:styleId="xl110">
    <w:name w:val="xl110"/>
    <w:basedOn w:val="Normal"/>
    <w:rsid w:val="00694765"/>
    <w:pPr>
      <w:pBdr>
        <w:top w:val="single" w:sz="8" w:space="0" w:color="auto"/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6"/>
      <w:szCs w:val="16"/>
      <w:lang w:eastAsia="en-GB"/>
    </w:rPr>
  </w:style>
  <w:style w:type="paragraph" w:customStyle="1" w:styleId="xl111">
    <w:name w:val="xl111"/>
    <w:basedOn w:val="Normal"/>
    <w:rsid w:val="00694765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6"/>
      <w:szCs w:val="16"/>
      <w:lang w:eastAsia="en-GB"/>
    </w:rPr>
  </w:style>
  <w:style w:type="paragraph" w:customStyle="1" w:styleId="xl112">
    <w:name w:val="xl112"/>
    <w:basedOn w:val="Normal"/>
    <w:rsid w:val="00694765"/>
    <w:pPr>
      <w:pBdr>
        <w:top w:val="single" w:sz="8" w:space="0" w:color="auto"/>
        <w:bottom w:val="single" w:sz="8" w:space="0" w:color="auto"/>
        <w:right w:val="single" w:sz="8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13">
    <w:name w:val="xl113"/>
    <w:basedOn w:val="Normal"/>
    <w:rsid w:val="00694765"/>
    <w:pPr>
      <w:pBdr>
        <w:top w:val="single" w:sz="8" w:space="0" w:color="auto"/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14">
    <w:name w:val="xl114"/>
    <w:basedOn w:val="Normal"/>
    <w:rsid w:val="00694765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15">
    <w:name w:val="xl115"/>
    <w:basedOn w:val="Normal"/>
    <w:rsid w:val="00694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16">
    <w:name w:val="xl116"/>
    <w:basedOn w:val="Normal"/>
    <w:rsid w:val="00694765"/>
    <w:pPr>
      <w:pBdr>
        <w:top w:val="single" w:sz="8" w:space="0" w:color="auto"/>
        <w:right w:val="single" w:sz="8" w:space="0" w:color="auto"/>
      </w:pBdr>
      <w:shd w:val="clear" w:color="000000" w:fill="C5D9F1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u w:val="single"/>
      <w:lang w:eastAsia="en-GB"/>
    </w:rPr>
  </w:style>
  <w:style w:type="paragraph" w:customStyle="1" w:styleId="xl117">
    <w:name w:val="xl117"/>
    <w:basedOn w:val="Normal"/>
    <w:rsid w:val="00694765"/>
    <w:pP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18">
    <w:name w:val="xl118"/>
    <w:basedOn w:val="Normal"/>
    <w:rsid w:val="00694765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xl119">
    <w:name w:val="xl119"/>
    <w:basedOn w:val="Normal"/>
    <w:rsid w:val="00694765"/>
    <w:pPr>
      <w:pBdr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20">
    <w:name w:val="xl120"/>
    <w:basedOn w:val="Normal"/>
    <w:rsid w:val="00694765"/>
    <w:pPr>
      <w:pBdr>
        <w:top w:val="single" w:sz="8" w:space="0" w:color="auto"/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en-GB"/>
    </w:rPr>
  </w:style>
  <w:style w:type="paragraph" w:customStyle="1" w:styleId="xl121">
    <w:name w:val="xl121"/>
    <w:basedOn w:val="Normal"/>
    <w:rsid w:val="002A3693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22">
    <w:name w:val="xl122"/>
    <w:basedOn w:val="Normal"/>
    <w:rsid w:val="002A369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23">
    <w:name w:val="xl123"/>
    <w:basedOn w:val="Normal"/>
    <w:rsid w:val="002A3693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eastAsia="Times New Roman" w:hAnsi="Arial" w:cs="Arial"/>
      <w:sz w:val="16"/>
      <w:szCs w:val="16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locked/>
    <w:rsid w:val="000E5E8B"/>
    <w:pPr>
      <w:keepNext/>
      <w:keepLines/>
      <w:suppressAutoHyphens w:val="0"/>
      <w:autoSpaceDN/>
      <w:spacing w:before="480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0E5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E8B"/>
    <w:rPr>
      <w:rFonts w:ascii="Tahoma" w:hAnsi="Tahoma" w:cs="Tahoma"/>
      <w:sz w:val="16"/>
      <w:szCs w:val="16"/>
      <w:lang w:eastAsia="en-US"/>
    </w:rPr>
  </w:style>
  <w:style w:type="paragraph" w:customStyle="1" w:styleId="xl69">
    <w:name w:val="xl69"/>
    <w:basedOn w:val="Normal"/>
    <w:rsid w:val="00734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rsid w:val="00734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rsid w:val="00734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E7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E7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60638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6063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val="bg-BG" w:eastAsia="bg-BG"/>
    </w:rPr>
  </w:style>
  <w:style w:type="paragraph" w:customStyle="1" w:styleId="xl67">
    <w:name w:val="xl67"/>
    <w:basedOn w:val="Normal"/>
    <w:rsid w:val="006063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val="bg-BG" w:eastAsia="bg-BG"/>
    </w:rPr>
  </w:style>
  <w:style w:type="paragraph" w:customStyle="1" w:styleId="xl68">
    <w:name w:val="xl68"/>
    <w:basedOn w:val="Normal"/>
    <w:rsid w:val="00D24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40390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1.xlsx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vlin.hristov\Desktop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35AA8-3A6B-4C94-A10C-310325AE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letterhead.dotx</Template>
  <TotalTime>9</TotalTime>
  <Pages>29</Pages>
  <Words>8151</Words>
  <Characters>46464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OB10 Ltd</Company>
  <LinksUpToDate>false</LinksUpToDate>
  <CharactersWithSpaces>54506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Pavlin Hristov</dc:creator>
  <cp:lastModifiedBy>Kristina Tomova</cp:lastModifiedBy>
  <cp:revision>9</cp:revision>
  <dcterms:created xsi:type="dcterms:W3CDTF">2018-07-06T09:37:00Z</dcterms:created>
  <dcterms:modified xsi:type="dcterms:W3CDTF">2018-10-04T15:50:00Z</dcterms:modified>
</cp:coreProperties>
</file>